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2ED" w:rsidRPr="002663BF" w:rsidRDefault="00B442ED" w:rsidP="00B442ED">
      <w:pPr>
        <w:jc w:val="center"/>
        <w:rPr>
          <w:szCs w:val="28"/>
        </w:rPr>
      </w:pPr>
    </w:p>
    <w:p w:rsidR="00B442ED" w:rsidRPr="002663BF" w:rsidRDefault="00B442ED" w:rsidP="00B442ED">
      <w:pPr>
        <w:jc w:val="center"/>
        <w:rPr>
          <w:szCs w:val="28"/>
        </w:rPr>
      </w:pPr>
    </w:p>
    <w:p w:rsidR="00B442ED" w:rsidRPr="002663BF" w:rsidRDefault="00B442ED" w:rsidP="00B442ED">
      <w:pPr>
        <w:jc w:val="center"/>
        <w:rPr>
          <w:szCs w:val="28"/>
        </w:rPr>
      </w:pPr>
    </w:p>
    <w:p w:rsidR="00B442ED" w:rsidRPr="002663BF" w:rsidRDefault="00B442ED" w:rsidP="00B442ED">
      <w:pPr>
        <w:jc w:val="center"/>
        <w:rPr>
          <w:szCs w:val="28"/>
        </w:rPr>
      </w:pPr>
    </w:p>
    <w:p w:rsidR="00B442ED" w:rsidRPr="002663BF" w:rsidRDefault="00B442ED" w:rsidP="00B442ED">
      <w:pPr>
        <w:jc w:val="center"/>
        <w:rPr>
          <w:szCs w:val="28"/>
        </w:rPr>
      </w:pPr>
    </w:p>
    <w:p w:rsidR="00B442ED" w:rsidRPr="002663BF" w:rsidRDefault="00B442ED" w:rsidP="00B442ED">
      <w:pPr>
        <w:jc w:val="center"/>
        <w:rPr>
          <w:szCs w:val="28"/>
        </w:rPr>
      </w:pPr>
    </w:p>
    <w:p w:rsidR="00B442ED" w:rsidRPr="002663BF" w:rsidRDefault="00B442ED" w:rsidP="00B442ED">
      <w:pPr>
        <w:jc w:val="center"/>
        <w:rPr>
          <w:szCs w:val="28"/>
        </w:rPr>
      </w:pPr>
    </w:p>
    <w:p w:rsidR="00B442ED" w:rsidRPr="002663BF" w:rsidRDefault="00B442ED" w:rsidP="00B442ED">
      <w:pPr>
        <w:jc w:val="center"/>
        <w:rPr>
          <w:szCs w:val="28"/>
        </w:rPr>
      </w:pPr>
    </w:p>
    <w:p w:rsidR="00B442ED" w:rsidRPr="002663BF" w:rsidRDefault="00B442ED" w:rsidP="00B442ED">
      <w:pPr>
        <w:jc w:val="center"/>
        <w:rPr>
          <w:szCs w:val="28"/>
        </w:rPr>
      </w:pPr>
    </w:p>
    <w:p w:rsidR="00B442ED" w:rsidRPr="002663BF" w:rsidRDefault="00B442ED" w:rsidP="00B442ED">
      <w:pPr>
        <w:jc w:val="center"/>
        <w:rPr>
          <w:szCs w:val="28"/>
        </w:rPr>
      </w:pPr>
    </w:p>
    <w:p w:rsidR="00B442ED" w:rsidRPr="002663BF" w:rsidRDefault="006D130D" w:rsidP="00B442ED">
      <w:pPr>
        <w:jc w:val="center"/>
        <w:rPr>
          <w:szCs w:val="28"/>
        </w:rPr>
      </w:pPr>
      <w:r w:rsidRPr="002663BF">
        <w:rPr>
          <w:szCs w:val="28"/>
        </w:rPr>
        <w:t xml:space="preserve"> </w:t>
      </w:r>
    </w:p>
    <w:p w:rsidR="00B442ED" w:rsidRPr="002663BF" w:rsidRDefault="00B442ED" w:rsidP="00B442ED">
      <w:pPr>
        <w:jc w:val="center"/>
        <w:rPr>
          <w:szCs w:val="28"/>
        </w:rPr>
      </w:pPr>
    </w:p>
    <w:p w:rsidR="00B442ED" w:rsidRPr="002663BF" w:rsidRDefault="00B442ED" w:rsidP="00B442ED">
      <w:pPr>
        <w:jc w:val="center"/>
        <w:rPr>
          <w:szCs w:val="28"/>
        </w:rPr>
      </w:pPr>
    </w:p>
    <w:p w:rsidR="00B442ED" w:rsidRPr="002663BF" w:rsidRDefault="00B442ED" w:rsidP="00B442ED">
      <w:pPr>
        <w:jc w:val="center"/>
        <w:rPr>
          <w:szCs w:val="28"/>
        </w:rPr>
      </w:pPr>
    </w:p>
    <w:p w:rsidR="0052209E" w:rsidRPr="002663BF" w:rsidRDefault="0052209E" w:rsidP="0052209E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outlineLvl w:val="0"/>
        <w:rPr>
          <w:spacing w:val="-4"/>
          <w:lang w:eastAsia="ar-SA"/>
        </w:rPr>
      </w:pPr>
      <w:r w:rsidRPr="002663BF">
        <w:rPr>
          <w:spacing w:val="-4"/>
          <w:lang w:eastAsia="ar-SA"/>
        </w:rPr>
        <w:t>О внесении изменений в постановление Правительства Самарской области</w:t>
      </w:r>
    </w:p>
    <w:p w:rsidR="0052209E" w:rsidRPr="002663BF" w:rsidRDefault="0052209E" w:rsidP="0052209E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outlineLvl w:val="0"/>
        <w:rPr>
          <w:spacing w:val="-4"/>
          <w:lang w:eastAsia="ar-SA"/>
        </w:rPr>
      </w:pPr>
      <w:r w:rsidRPr="002663BF">
        <w:rPr>
          <w:spacing w:val="-4"/>
          <w:lang w:eastAsia="ar-SA"/>
        </w:rPr>
        <w:t xml:space="preserve">от 21.01.2015 № 6 </w:t>
      </w:r>
      <w:r w:rsidR="00EA69F1">
        <w:rPr>
          <w:spacing w:val="-4"/>
          <w:lang w:eastAsia="ar-SA"/>
        </w:rPr>
        <w:t>«</w:t>
      </w:r>
      <w:r w:rsidRPr="002663BF">
        <w:rPr>
          <w:spacing w:val="-4"/>
          <w:lang w:eastAsia="ar-SA"/>
        </w:rPr>
        <w:t>Об утверждении государственной программы</w:t>
      </w:r>
    </w:p>
    <w:p w:rsidR="0052209E" w:rsidRPr="002663BF" w:rsidRDefault="0052209E" w:rsidP="0052209E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outlineLvl w:val="0"/>
        <w:rPr>
          <w:spacing w:val="-4"/>
          <w:lang w:eastAsia="ar-SA"/>
        </w:rPr>
      </w:pPr>
      <w:r w:rsidRPr="002663BF">
        <w:rPr>
          <w:spacing w:val="-4"/>
          <w:lang w:eastAsia="ar-SA"/>
        </w:rPr>
        <w:t xml:space="preserve">Самарской области </w:t>
      </w:r>
      <w:r w:rsidR="00EA69F1">
        <w:rPr>
          <w:spacing w:val="-4"/>
          <w:lang w:eastAsia="ar-SA"/>
        </w:rPr>
        <w:t>«</w:t>
      </w:r>
      <w:r w:rsidRPr="002663BF">
        <w:rPr>
          <w:spacing w:val="-4"/>
          <w:lang w:eastAsia="ar-SA"/>
        </w:rPr>
        <w:t>Развитие образования и повышение эффективности реализации молодёжной политики в Самарской области</w:t>
      </w:r>
      <w:r w:rsidR="00EA69F1">
        <w:rPr>
          <w:spacing w:val="-4"/>
          <w:lang w:eastAsia="ar-SA"/>
        </w:rPr>
        <w:t>»</w:t>
      </w:r>
    </w:p>
    <w:p w:rsidR="0052209E" w:rsidRPr="002663BF" w:rsidRDefault="0052209E" w:rsidP="0052209E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outlineLvl w:val="0"/>
        <w:rPr>
          <w:spacing w:val="-4"/>
          <w:lang w:eastAsia="ar-SA"/>
        </w:rPr>
      </w:pPr>
      <w:r w:rsidRPr="002663BF">
        <w:rPr>
          <w:spacing w:val="-4"/>
          <w:lang w:eastAsia="ar-SA"/>
        </w:rPr>
        <w:t>на 2015 – 2024 годы</w:t>
      </w:r>
      <w:r w:rsidR="00EA69F1">
        <w:rPr>
          <w:spacing w:val="-4"/>
          <w:lang w:eastAsia="ar-SA"/>
        </w:rPr>
        <w:t>»</w:t>
      </w:r>
    </w:p>
    <w:p w:rsidR="0052325F" w:rsidRPr="002663BF" w:rsidRDefault="0052325F" w:rsidP="0052325F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firstLine="720"/>
        <w:jc w:val="both"/>
        <w:outlineLvl w:val="0"/>
        <w:rPr>
          <w:sz w:val="32"/>
          <w:szCs w:val="32"/>
          <w:lang w:eastAsia="ar-SA"/>
        </w:rPr>
      </w:pPr>
    </w:p>
    <w:p w:rsidR="00B442ED" w:rsidRPr="002663BF" w:rsidRDefault="00B442ED" w:rsidP="00B442E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outlineLvl w:val="0"/>
        <w:rPr>
          <w:sz w:val="36"/>
          <w:szCs w:val="36"/>
          <w:lang w:eastAsia="ar-SA"/>
        </w:rPr>
      </w:pPr>
    </w:p>
    <w:p w:rsidR="00B442ED" w:rsidRPr="00B41F96" w:rsidRDefault="00CC0E79" w:rsidP="00B442ED">
      <w:pPr>
        <w:tabs>
          <w:tab w:val="left" w:pos="1134"/>
        </w:tabs>
        <w:spacing w:line="336" w:lineRule="auto"/>
        <w:ind w:firstLine="709"/>
        <w:jc w:val="both"/>
        <w:rPr>
          <w:bCs/>
          <w:spacing w:val="-4"/>
          <w:szCs w:val="28"/>
        </w:rPr>
      </w:pPr>
      <w:proofErr w:type="gramStart"/>
      <w:r w:rsidRPr="00B41F96">
        <w:rPr>
          <w:color w:val="000000"/>
          <w:spacing w:val="-4"/>
          <w:szCs w:val="28"/>
        </w:rPr>
        <w:t xml:space="preserve">В соответствии со </w:t>
      </w:r>
      <w:hyperlink r:id="rId9" w:history="1">
        <w:r w:rsidRPr="00B41F96">
          <w:rPr>
            <w:color w:val="000000"/>
            <w:spacing w:val="-4"/>
            <w:szCs w:val="28"/>
          </w:rPr>
          <w:t>статьей 85</w:t>
        </w:r>
      </w:hyperlink>
      <w:r w:rsidRPr="00B41F96">
        <w:rPr>
          <w:color w:val="000000"/>
          <w:spacing w:val="-4"/>
          <w:szCs w:val="28"/>
        </w:rPr>
        <w:t xml:space="preserve"> Бюджетного кодекса Российской Федерации, с частью</w:t>
      </w:r>
      <w:r w:rsidR="00B41F96" w:rsidRPr="00B41F96">
        <w:rPr>
          <w:color w:val="000000"/>
          <w:spacing w:val="-4"/>
          <w:szCs w:val="28"/>
        </w:rPr>
        <w:t xml:space="preserve"> </w:t>
      </w:r>
      <w:r w:rsidRPr="00B41F96">
        <w:rPr>
          <w:color w:val="000000"/>
          <w:spacing w:val="-4"/>
          <w:szCs w:val="28"/>
        </w:rPr>
        <w:t>4</w:t>
      </w:r>
      <w:r w:rsidR="00B41F96" w:rsidRPr="00B41F96">
        <w:rPr>
          <w:color w:val="000000"/>
          <w:spacing w:val="-4"/>
          <w:szCs w:val="28"/>
        </w:rPr>
        <w:t xml:space="preserve"> </w:t>
      </w:r>
      <w:r w:rsidRPr="00B41F96">
        <w:rPr>
          <w:color w:val="000000"/>
          <w:spacing w:val="-4"/>
          <w:szCs w:val="28"/>
        </w:rPr>
        <w:t>статьи</w:t>
      </w:r>
      <w:r w:rsidR="00B41F96" w:rsidRPr="00B41F96">
        <w:rPr>
          <w:color w:val="000000"/>
          <w:spacing w:val="-4"/>
          <w:szCs w:val="28"/>
        </w:rPr>
        <w:t xml:space="preserve"> </w:t>
      </w:r>
      <w:r w:rsidRPr="00B41F96">
        <w:rPr>
          <w:color w:val="000000"/>
          <w:spacing w:val="-4"/>
          <w:szCs w:val="28"/>
        </w:rPr>
        <w:t>2</w:t>
      </w:r>
      <w:r w:rsidRPr="00B41F96">
        <w:rPr>
          <w:color w:val="000000"/>
          <w:spacing w:val="-4"/>
          <w:szCs w:val="28"/>
          <w:vertAlign w:val="superscript"/>
        </w:rPr>
        <w:t>1</w:t>
      </w:r>
      <w:r w:rsidRPr="00B41F96">
        <w:rPr>
          <w:color w:val="000000"/>
          <w:spacing w:val="-4"/>
          <w:szCs w:val="28"/>
        </w:rPr>
        <w:t xml:space="preserve"> Федерального закона</w:t>
      </w:r>
      <w:r w:rsidR="00B41F96" w:rsidRPr="00B41F96">
        <w:rPr>
          <w:color w:val="000000"/>
          <w:spacing w:val="-4"/>
          <w:szCs w:val="28"/>
        </w:rPr>
        <w:t xml:space="preserve"> </w:t>
      </w:r>
      <w:r w:rsidRPr="00B41F96">
        <w:rPr>
          <w:color w:val="000000"/>
          <w:spacing w:val="-4"/>
          <w:szCs w:val="28"/>
        </w:rPr>
        <w:t>«О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году», распоряжением Правительства Самарской области от 06.04.2020 № 125-р «Об утверждении Порядка принятия Правительством Самарской области решений о внесении изменений в сводную бюджетную роспись областного</w:t>
      </w:r>
      <w:proofErr w:type="gramEnd"/>
      <w:r w:rsidRPr="00B41F96">
        <w:rPr>
          <w:color w:val="000000"/>
          <w:spacing w:val="-4"/>
          <w:szCs w:val="28"/>
        </w:rPr>
        <w:t xml:space="preserve"> бюджета в соответствии с частью 4 статьи 2</w:t>
      </w:r>
      <w:r w:rsidRPr="00B41F96">
        <w:rPr>
          <w:color w:val="000000"/>
          <w:spacing w:val="-4"/>
          <w:szCs w:val="28"/>
          <w:vertAlign w:val="superscript"/>
        </w:rPr>
        <w:t>1</w:t>
      </w:r>
      <w:r w:rsidRPr="00B41F96">
        <w:rPr>
          <w:color w:val="000000"/>
          <w:spacing w:val="-4"/>
          <w:szCs w:val="28"/>
        </w:rPr>
        <w:t xml:space="preserve"> Федерального закона «О приостановлении действия отдельных положений Бюджетного кодекса Российской Федерации и установлении </w:t>
      </w:r>
      <w:proofErr w:type="gramStart"/>
      <w:r w:rsidRPr="00B41F96">
        <w:rPr>
          <w:color w:val="000000"/>
          <w:spacing w:val="-4"/>
          <w:szCs w:val="28"/>
        </w:rPr>
        <w:t>особенностей исполнения бюджетов бюджетной системы Российской Федерации</w:t>
      </w:r>
      <w:proofErr w:type="gramEnd"/>
      <w:r w:rsidRPr="00B41F96">
        <w:rPr>
          <w:color w:val="000000"/>
          <w:spacing w:val="-4"/>
          <w:szCs w:val="28"/>
        </w:rPr>
        <w:t xml:space="preserve"> в 2020 году» Правительство Самарской области ПОСТАНОВЛЯЕТ:</w:t>
      </w:r>
    </w:p>
    <w:p w:rsidR="00B442ED" w:rsidRPr="002663BF" w:rsidRDefault="00BA6AC0" w:rsidP="0052209E">
      <w:pPr>
        <w:autoSpaceDE w:val="0"/>
        <w:autoSpaceDN w:val="0"/>
        <w:adjustRightInd w:val="0"/>
        <w:spacing w:line="348" w:lineRule="auto"/>
        <w:ind w:firstLine="709"/>
        <w:jc w:val="both"/>
        <w:rPr>
          <w:bCs/>
          <w:spacing w:val="-4"/>
          <w:szCs w:val="28"/>
        </w:rPr>
      </w:pPr>
      <w:r w:rsidRPr="002663BF">
        <w:rPr>
          <w:bCs/>
          <w:spacing w:val="-4"/>
          <w:szCs w:val="28"/>
        </w:rPr>
        <w:t xml:space="preserve">1. </w:t>
      </w:r>
      <w:r w:rsidR="00B442ED" w:rsidRPr="002663BF">
        <w:rPr>
          <w:bCs/>
          <w:spacing w:val="-4"/>
          <w:szCs w:val="28"/>
        </w:rPr>
        <w:t>Внести в постановление Правительства Самарской области</w:t>
      </w:r>
      <w:r w:rsidR="00B442ED" w:rsidRPr="002663BF">
        <w:rPr>
          <w:bCs/>
          <w:spacing w:val="-4"/>
          <w:szCs w:val="28"/>
        </w:rPr>
        <w:br/>
        <w:t xml:space="preserve">от 21.01.2015 № 6 </w:t>
      </w:r>
      <w:r w:rsidR="00EA69F1">
        <w:rPr>
          <w:bCs/>
          <w:spacing w:val="-4"/>
          <w:szCs w:val="28"/>
        </w:rPr>
        <w:t>«</w:t>
      </w:r>
      <w:r w:rsidR="00B442ED" w:rsidRPr="002663BF">
        <w:rPr>
          <w:bCs/>
          <w:spacing w:val="-4"/>
          <w:szCs w:val="28"/>
        </w:rPr>
        <w:t xml:space="preserve">Об утверждении государственной программы Самарской области </w:t>
      </w:r>
      <w:r w:rsidR="00EA69F1">
        <w:rPr>
          <w:bCs/>
          <w:spacing w:val="-4"/>
          <w:szCs w:val="28"/>
        </w:rPr>
        <w:t>«</w:t>
      </w:r>
      <w:r w:rsidR="00B442ED" w:rsidRPr="002663BF">
        <w:rPr>
          <w:bCs/>
          <w:spacing w:val="-4"/>
          <w:szCs w:val="28"/>
        </w:rPr>
        <w:t xml:space="preserve">Развитие образования и повышение эффективности реализации </w:t>
      </w:r>
      <w:r w:rsidR="00B442ED" w:rsidRPr="002663BF">
        <w:rPr>
          <w:bCs/>
          <w:spacing w:val="-4"/>
          <w:szCs w:val="28"/>
        </w:rPr>
        <w:lastRenderedPageBreak/>
        <w:t>молодёжной политики в Самарской области</w:t>
      </w:r>
      <w:r w:rsidR="00EA69F1">
        <w:rPr>
          <w:bCs/>
          <w:spacing w:val="-4"/>
          <w:szCs w:val="28"/>
        </w:rPr>
        <w:t>»</w:t>
      </w:r>
      <w:r w:rsidR="00B442ED" w:rsidRPr="002663BF">
        <w:rPr>
          <w:bCs/>
          <w:spacing w:val="-4"/>
          <w:szCs w:val="28"/>
        </w:rPr>
        <w:t xml:space="preserve"> на 2015 – 202</w:t>
      </w:r>
      <w:r w:rsidR="00F17DC2" w:rsidRPr="002663BF">
        <w:rPr>
          <w:bCs/>
          <w:spacing w:val="-4"/>
          <w:szCs w:val="28"/>
        </w:rPr>
        <w:t>4</w:t>
      </w:r>
      <w:r w:rsidR="00B442ED" w:rsidRPr="002663BF">
        <w:rPr>
          <w:bCs/>
          <w:spacing w:val="-4"/>
          <w:szCs w:val="28"/>
        </w:rPr>
        <w:t xml:space="preserve"> годы</w:t>
      </w:r>
      <w:r w:rsidR="00EA69F1">
        <w:rPr>
          <w:bCs/>
          <w:spacing w:val="-4"/>
          <w:szCs w:val="28"/>
        </w:rPr>
        <w:t>»</w:t>
      </w:r>
      <w:r w:rsidR="00B442ED" w:rsidRPr="002663BF">
        <w:rPr>
          <w:bCs/>
          <w:spacing w:val="-4"/>
          <w:szCs w:val="28"/>
        </w:rPr>
        <w:t xml:space="preserve"> следующие изменения:</w:t>
      </w:r>
    </w:p>
    <w:p w:rsidR="00B442ED" w:rsidRPr="002663BF" w:rsidRDefault="00B442ED" w:rsidP="00B442ED">
      <w:pPr>
        <w:tabs>
          <w:tab w:val="left" w:pos="1134"/>
        </w:tabs>
        <w:spacing w:line="336" w:lineRule="auto"/>
        <w:ind w:firstLine="709"/>
        <w:jc w:val="both"/>
        <w:rPr>
          <w:bCs/>
          <w:szCs w:val="28"/>
        </w:rPr>
      </w:pPr>
      <w:r w:rsidRPr="002663BF">
        <w:rPr>
          <w:bCs/>
          <w:szCs w:val="28"/>
        </w:rPr>
        <w:t xml:space="preserve">в государственной программе Самарской области </w:t>
      </w:r>
      <w:r w:rsidR="00EA69F1">
        <w:rPr>
          <w:bCs/>
          <w:szCs w:val="28"/>
        </w:rPr>
        <w:t>«</w:t>
      </w:r>
      <w:r w:rsidRPr="002663BF">
        <w:rPr>
          <w:bCs/>
          <w:szCs w:val="28"/>
        </w:rPr>
        <w:t>Развитие образования и повышение эффективности реализации молодёжной политики в Самарской области</w:t>
      </w:r>
      <w:r w:rsidR="00EA69F1">
        <w:rPr>
          <w:bCs/>
          <w:szCs w:val="28"/>
        </w:rPr>
        <w:t>»</w:t>
      </w:r>
      <w:r w:rsidRPr="002663BF">
        <w:rPr>
          <w:bCs/>
          <w:szCs w:val="28"/>
        </w:rPr>
        <w:t xml:space="preserve"> на 2015 – 202</w:t>
      </w:r>
      <w:r w:rsidR="00F17DC2" w:rsidRPr="002663BF">
        <w:rPr>
          <w:bCs/>
          <w:szCs w:val="28"/>
        </w:rPr>
        <w:t>4</w:t>
      </w:r>
      <w:r w:rsidRPr="002663BF">
        <w:rPr>
          <w:bCs/>
          <w:szCs w:val="28"/>
        </w:rPr>
        <w:t xml:space="preserve"> годы (далее – Государственная программа): </w:t>
      </w:r>
    </w:p>
    <w:p w:rsidR="00E7579D" w:rsidRPr="002663BF" w:rsidRDefault="00E7579D" w:rsidP="00E7579D">
      <w:pPr>
        <w:tabs>
          <w:tab w:val="left" w:pos="1134"/>
        </w:tabs>
        <w:spacing w:line="360" w:lineRule="auto"/>
        <w:ind w:firstLine="709"/>
        <w:jc w:val="both"/>
        <w:rPr>
          <w:bCs/>
          <w:spacing w:val="-4"/>
          <w:szCs w:val="28"/>
        </w:rPr>
      </w:pPr>
      <w:r w:rsidRPr="002663BF">
        <w:rPr>
          <w:bCs/>
          <w:spacing w:val="-4"/>
          <w:szCs w:val="28"/>
        </w:rPr>
        <w:t>в тексте Государственной программы:</w:t>
      </w:r>
    </w:p>
    <w:p w:rsidR="004422FD" w:rsidRPr="004422FD" w:rsidRDefault="004422FD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4422FD">
        <w:rPr>
          <w:bCs/>
          <w:spacing w:val="-4"/>
          <w:szCs w:val="28"/>
        </w:rPr>
        <w:t xml:space="preserve">наименование раздела I </w:t>
      </w:r>
      <w:r w:rsidR="00EA69F1">
        <w:rPr>
          <w:bCs/>
          <w:spacing w:val="-4"/>
          <w:szCs w:val="28"/>
        </w:rPr>
        <w:t>«</w:t>
      </w:r>
      <w:r w:rsidR="009916CC" w:rsidRPr="009916CC">
        <w:rPr>
          <w:bCs/>
          <w:spacing w:val="-4"/>
          <w:szCs w:val="28"/>
        </w:rPr>
        <w:t>Характеристика текущего состояния сферы образования</w:t>
      </w:r>
      <w:r w:rsidR="009916CC">
        <w:rPr>
          <w:bCs/>
          <w:spacing w:val="-4"/>
          <w:szCs w:val="28"/>
        </w:rPr>
        <w:t xml:space="preserve"> </w:t>
      </w:r>
      <w:r w:rsidR="009916CC" w:rsidRPr="009916CC">
        <w:rPr>
          <w:bCs/>
          <w:spacing w:val="-4"/>
          <w:szCs w:val="28"/>
        </w:rPr>
        <w:t>и молодежной политики, основные проблемы и задачи в сфере</w:t>
      </w:r>
      <w:r w:rsidR="009916CC">
        <w:rPr>
          <w:bCs/>
          <w:spacing w:val="-4"/>
          <w:szCs w:val="28"/>
        </w:rPr>
        <w:t xml:space="preserve"> </w:t>
      </w:r>
      <w:r w:rsidR="009916CC" w:rsidRPr="009916CC">
        <w:rPr>
          <w:bCs/>
          <w:spacing w:val="-4"/>
          <w:szCs w:val="28"/>
        </w:rPr>
        <w:t>образования и молодежной политики, риски реализации</w:t>
      </w:r>
      <w:r w:rsidR="009916CC">
        <w:rPr>
          <w:bCs/>
          <w:spacing w:val="-4"/>
          <w:szCs w:val="28"/>
        </w:rPr>
        <w:t xml:space="preserve"> </w:t>
      </w:r>
      <w:r w:rsidR="009916CC" w:rsidRPr="009916CC">
        <w:rPr>
          <w:bCs/>
          <w:spacing w:val="-4"/>
          <w:szCs w:val="28"/>
        </w:rPr>
        <w:t>Государственной программы</w:t>
      </w:r>
      <w:r w:rsidR="00EA69F1">
        <w:rPr>
          <w:bCs/>
          <w:spacing w:val="-4"/>
          <w:szCs w:val="28"/>
        </w:rPr>
        <w:t>»</w:t>
      </w:r>
      <w:r w:rsidRPr="004422FD">
        <w:rPr>
          <w:bCs/>
          <w:spacing w:val="-4"/>
          <w:szCs w:val="28"/>
        </w:rPr>
        <w:t xml:space="preserve"> изложить в следующей редакции:</w:t>
      </w:r>
    </w:p>
    <w:p w:rsidR="004422FD" w:rsidRPr="004422FD" w:rsidRDefault="00EA69F1" w:rsidP="004422FD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>
        <w:rPr>
          <w:bCs/>
          <w:spacing w:val="-4"/>
          <w:szCs w:val="28"/>
        </w:rPr>
        <w:t>«</w:t>
      </w:r>
      <w:r w:rsidR="004422FD" w:rsidRPr="004422FD">
        <w:rPr>
          <w:bCs/>
          <w:spacing w:val="-4"/>
          <w:szCs w:val="28"/>
        </w:rPr>
        <w:t>I. Характеристика текущего состояния</w:t>
      </w:r>
      <w:r w:rsidR="009916CC">
        <w:rPr>
          <w:bCs/>
          <w:spacing w:val="-4"/>
          <w:szCs w:val="28"/>
        </w:rPr>
        <w:t>,</w:t>
      </w:r>
      <w:r w:rsidR="004422FD" w:rsidRPr="004422FD">
        <w:rPr>
          <w:bCs/>
          <w:spacing w:val="-4"/>
          <w:szCs w:val="28"/>
        </w:rPr>
        <w:t xml:space="preserve"> </w:t>
      </w:r>
      <w:r w:rsidR="009916CC" w:rsidRPr="009916CC">
        <w:rPr>
          <w:bCs/>
          <w:spacing w:val="-4"/>
          <w:szCs w:val="28"/>
        </w:rPr>
        <w:t>основные проблемы в сфере образования и молодежной политики</w:t>
      </w:r>
      <w:r w:rsidR="004422FD" w:rsidRPr="004422FD">
        <w:rPr>
          <w:bCs/>
          <w:spacing w:val="-4"/>
          <w:szCs w:val="28"/>
        </w:rPr>
        <w:t xml:space="preserve">, включая анализ причин их возникновения, </w:t>
      </w:r>
      <w:r w:rsidR="009916CC">
        <w:rPr>
          <w:bCs/>
          <w:spacing w:val="-4"/>
          <w:szCs w:val="28"/>
        </w:rPr>
        <w:t xml:space="preserve">задачи, </w:t>
      </w:r>
      <w:r w:rsidR="004422FD" w:rsidRPr="004422FD">
        <w:rPr>
          <w:bCs/>
          <w:spacing w:val="-4"/>
          <w:szCs w:val="28"/>
        </w:rPr>
        <w:t xml:space="preserve">показатели и анализ социальных, финансово-экономических и прочих рисков реализации </w:t>
      </w:r>
      <w:r w:rsidR="009916CC" w:rsidRPr="009916CC">
        <w:rPr>
          <w:bCs/>
          <w:spacing w:val="-4"/>
          <w:szCs w:val="28"/>
        </w:rPr>
        <w:t>Государственной программы</w:t>
      </w:r>
      <w:r>
        <w:rPr>
          <w:bCs/>
          <w:spacing w:val="-4"/>
          <w:szCs w:val="28"/>
        </w:rPr>
        <w:t>»</w:t>
      </w:r>
      <w:r w:rsidR="004422FD" w:rsidRPr="004422FD">
        <w:rPr>
          <w:bCs/>
          <w:spacing w:val="-4"/>
          <w:szCs w:val="28"/>
        </w:rPr>
        <w:t>;</w:t>
      </w:r>
    </w:p>
    <w:p w:rsidR="004422FD" w:rsidRPr="004422FD" w:rsidRDefault="004422FD" w:rsidP="004422FD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4422FD">
        <w:rPr>
          <w:bCs/>
          <w:spacing w:val="-4"/>
          <w:szCs w:val="28"/>
        </w:rPr>
        <w:t xml:space="preserve">в разделе II </w:t>
      </w:r>
      <w:r w:rsidR="00EA69F1">
        <w:rPr>
          <w:bCs/>
          <w:spacing w:val="-4"/>
          <w:szCs w:val="28"/>
        </w:rPr>
        <w:t>«</w:t>
      </w:r>
      <w:r w:rsidRPr="004422FD">
        <w:rPr>
          <w:bCs/>
          <w:spacing w:val="-4"/>
          <w:szCs w:val="28"/>
        </w:rPr>
        <w:t xml:space="preserve">Долгосрочные приоритеты </w:t>
      </w:r>
      <w:r w:rsidR="009916CC">
        <w:rPr>
          <w:bCs/>
          <w:spacing w:val="-4"/>
          <w:szCs w:val="28"/>
        </w:rPr>
        <w:t xml:space="preserve">и цели </w:t>
      </w:r>
      <w:r w:rsidRPr="004422FD">
        <w:rPr>
          <w:bCs/>
          <w:spacing w:val="-4"/>
          <w:szCs w:val="28"/>
        </w:rPr>
        <w:t xml:space="preserve">региональной политики в сфере </w:t>
      </w:r>
      <w:r w:rsidR="009916CC" w:rsidRPr="009916CC">
        <w:rPr>
          <w:bCs/>
          <w:spacing w:val="-4"/>
          <w:szCs w:val="28"/>
        </w:rPr>
        <w:t>образования и молодежной политики</w:t>
      </w:r>
      <w:r w:rsidRPr="004422FD">
        <w:rPr>
          <w:bCs/>
          <w:spacing w:val="-4"/>
          <w:szCs w:val="28"/>
        </w:rPr>
        <w:t>, цел</w:t>
      </w:r>
      <w:r w:rsidR="009916CC">
        <w:rPr>
          <w:bCs/>
          <w:spacing w:val="-4"/>
          <w:szCs w:val="28"/>
        </w:rPr>
        <w:t>и</w:t>
      </w:r>
      <w:r w:rsidRPr="004422FD">
        <w:rPr>
          <w:bCs/>
          <w:spacing w:val="-4"/>
          <w:szCs w:val="28"/>
        </w:rPr>
        <w:t xml:space="preserve"> и задачи </w:t>
      </w:r>
      <w:r w:rsidR="009916CC" w:rsidRPr="009916CC">
        <w:rPr>
          <w:bCs/>
          <w:spacing w:val="-4"/>
          <w:szCs w:val="28"/>
        </w:rPr>
        <w:t>Государственной программы</w:t>
      </w:r>
      <w:r w:rsidRPr="004422FD">
        <w:rPr>
          <w:bCs/>
          <w:spacing w:val="-4"/>
          <w:szCs w:val="28"/>
        </w:rPr>
        <w:t xml:space="preserve">, планируемые результаты реализации </w:t>
      </w:r>
      <w:r w:rsidR="009916CC" w:rsidRPr="009916CC">
        <w:rPr>
          <w:bCs/>
          <w:spacing w:val="-4"/>
          <w:szCs w:val="28"/>
        </w:rPr>
        <w:t>Государственной программы</w:t>
      </w:r>
      <w:r w:rsidR="00EA69F1">
        <w:rPr>
          <w:bCs/>
          <w:spacing w:val="-4"/>
          <w:szCs w:val="28"/>
        </w:rPr>
        <w:t>»</w:t>
      </w:r>
      <w:r w:rsidRPr="004422FD">
        <w:rPr>
          <w:bCs/>
          <w:spacing w:val="-4"/>
          <w:szCs w:val="28"/>
        </w:rPr>
        <w:t>:</w:t>
      </w:r>
    </w:p>
    <w:p w:rsidR="004422FD" w:rsidRPr="004422FD" w:rsidRDefault="004422FD" w:rsidP="004422FD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4422FD">
        <w:rPr>
          <w:bCs/>
          <w:spacing w:val="-4"/>
          <w:szCs w:val="28"/>
        </w:rPr>
        <w:t>наименование изложить в следующей редакции:</w:t>
      </w:r>
    </w:p>
    <w:p w:rsidR="004422FD" w:rsidRPr="004422FD" w:rsidRDefault="00EA69F1" w:rsidP="004422FD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>
        <w:rPr>
          <w:bCs/>
          <w:spacing w:val="-4"/>
          <w:szCs w:val="28"/>
        </w:rPr>
        <w:t>«</w:t>
      </w:r>
      <w:r w:rsidR="004422FD" w:rsidRPr="004422FD">
        <w:rPr>
          <w:bCs/>
          <w:spacing w:val="-4"/>
          <w:szCs w:val="28"/>
        </w:rPr>
        <w:t xml:space="preserve">II. Долгосрочные приоритеты </w:t>
      </w:r>
      <w:r w:rsidR="009916CC">
        <w:rPr>
          <w:bCs/>
          <w:spacing w:val="-4"/>
          <w:szCs w:val="28"/>
        </w:rPr>
        <w:t xml:space="preserve">и цели </w:t>
      </w:r>
      <w:r w:rsidR="004422FD" w:rsidRPr="004422FD">
        <w:rPr>
          <w:bCs/>
          <w:spacing w:val="-4"/>
          <w:szCs w:val="28"/>
        </w:rPr>
        <w:t xml:space="preserve">региональной политики в сфере </w:t>
      </w:r>
      <w:r w:rsidR="009916CC" w:rsidRPr="009916CC">
        <w:rPr>
          <w:bCs/>
          <w:spacing w:val="-4"/>
          <w:szCs w:val="28"/>
        </w:rPr>
        <w:t>образования и молодежной политики</w:t>
      </w:r>
      <w:r w:rsidR="004422FD" w:rsidRPr="004422FD">
        <w:rPr>
          <w:bCs/>
          <w:spacing w:val="-4"/>
          <w:szCs w:val="28"/>
        </w:rPr>
        <w:t>, описание цел</w:t>
      </w:r>
      <w:r w:rsidR="009916CC">
        <w:rPr>
          <w:bCs/>
          <w:spacing w:val="-4"/>
          <w:szCs w:val="28"/>
        </w:rPr>
        <w:t>ей</w:t>
      </w:r>
      <w:r w:rsidR="004422FD" w:rsidRPr="004422FD">
        <w:rPr>
          <w:bCs/>
          <w:spacing w:val="-4"/>
          <w:szCs w:val="28"/>
        </w:rPr>
        <w:t xml:space="preserve"> и задач </w:t>
      </w:r>
      <w:r w:rsidR="009916CC" w:rsidRPr="009916CC">
        <w:rPr>
          <w:bCs/>
          <w:spacing w:val="-4"/>
          <w:szCs w:val="28"/>
        </w:rPr>
        <w:t>Государственной программы</w:t>
      </w:r>
      <w:r w:rsidR="004422FD" w:rsidRPr="004422FD">
        <w:rPr>
          <w:bCs/>
          <w:spacing w:val="-4"/>
          <w:szCs w:val="28"/>
        </w:rPr>
        <w:t xml:space="preserve">, обоснование выбора и установления значений стратегических показателей (индикаторов) на плановый период, планируемые результаты реализации </w:t>
      </w:r>
      <w:r w:rsidR="009916CC" w:rsidRPr="009916CC">
        <w:rPr>
          <w:bCs/>
          <w:spacing w:val="-4"/>
          <w:szCs w:val="28"/>
        </w:rPr>
        <w:t>Государственной программы</w:t>
      </w:r>
      <w:r>
        <w:rPr>
          <w:bCs/>
          <w:spacing w:val="-4"/>
          <w:szCs w:val="28"/>
        </w:rPr>
        <w:t>»</w:t>
      </w:r>
      <w:r w:rsidR="004422FD" w:rsidRPr="004422FD">
        <w:rPr>
          <w:bCs/>
          <w:spacing w:val="-4"/>
          <w:szCs w:val="28"/>
        </w:rPr>
        <w:t>;</w:t>
      </w:r>
    </w:p>
    <w:p w:rsidR="009916CC" w:rsidRDefault="004422FD" w:rsidP="004422FD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4422FD">
        <w:rPr>
          <w:bCs/>
          <w:spacing w:val="-4"/>
          <w:szCs w:val="28"/>
        </w:rPr>
        <w:t xml:space="preserve">дополнить абзацами следующего содержания: </w:t>
      </w:r>
    </w:p>
    <w:p w:rsidR="009916CC" w:rsidRPr="009916CC" w:rsidRDefault="00EA69F1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>
        <w:rPr>
          <w:bCs/>
          <w:spacing w:val="-4"/>
          <w:szCs w:val="28"/>
        </w:rPr>
        <w:t>«</w:t>
      </w:r>
      <w:r w:rsidR="009916CC" w:rsidRPr="009916CC">
        <w:rPr>
          <w:bCs/>
          <w:spacing w:val="-4"/>
          <w:szCs w:val="28"/>
        </w:rPr>
        <w:t xml:space="preserve">Мероприятия Государственной программы ориентированы на актуальные проблемы и направления развития в Самарской области государственной молодежной политики и каждого вида </w:t>
      </w:r>
      <w:proofErr w:type="gramStart"/>
      <w:r w:rsidR="009916CC" w:rsidRPr="009916CC">
        <w:rPr>
          <w:bCs/>
          <w:spacing w:val="-4"/>
          <w:szCs w:val="28"/>
        </w:rPr>
        <w:t>образования</w:t>
      </w:r>
      <w:proofErr w:type="gramEnd"/>
      <w:r w:rsidR="009916CC" w:rsidRPr="009916CC">
        <w:rPr>
          <w:bCs/>
          <w:spacing w:val="-4"/>
          <w:szCs w:val="28"/>
        </w:rPr>
        <w:t xml:space="preserve"> начиная с дошкольного. </w:t>
      </w:r>
    </w:p>
    <w:p w:rsidR="009916CC" w:rsidRPr="009916CC" w:rsidRDefault="009916CC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9916CC">
        <w:rPr>
          <w:bCs/>
          <w:spacing w:val="-4"/>
          <w:szCs w:val="28"/>
        </w:rPr>
        <w:lastRenderedPageBreak/>
        <w:t>Указы Президента Российской Федерации от 7 мая 2012 г</w:t>
      </w:r>
      <w:r>
        <w:rPr>
          <w:bCs/>
          <w:spacing w:val="-4"/>
          <w:szCs w:val="28"/>
        </w:rPr>
        <w:t>ода</w:t>
      </w:r>
      <w:r w:rsidRPr="009916CC">
        <w:rPr>
          <w:bCs/>
          <w:spacing w:val="-4"/>
          <w:szCs w:val="28"/>
        </w:rPr>
        <w:t xml:space="preserve"> </w:t>
      </w:r>
      <w:r>
        <w:rPr>
          <w:bCs/>
          <w:spacing w:val="-4"/>
          <w:szCs w:val="28"/>
        </w:rPr>
        <w:t>№</w:t>
      </w:r>
      <w:r w:rsidRPr="009916CC">
        <w:rPr>
          <w:bCs/>
          <w:spacing w:val="-4"/>
          <w:szCs w:val="28"/>
        </w:rPr>
        <w:t xml:space="preserve"> 599 </w:t>
      </w:r>
      <w:r>
        <w:rPr>
          <w:bCs/>
          <w:spacing w:val="-4"/>
          <w:szCs w:val="28"/>
        </w:rPr>
        <w:br/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>О мерах по реализации государственной политики в области образования и науки</w:t>
      </w:r>
      <w:r w:rsidR="00EA69F1">
        <w:rPr>
          <w:bCs/>
          <w:spacing w:val="-4"/>
          <w:szCs w:val="28"/>
        </w:rPr>
        <w:t>»</w:t>
      </w:r>
      <w:r w:rsidRPr="009916CC">
        <w:rPr>
          <w:bCs/>
          <w:spacing w:val="-4"/>
          <w:szCs w:val="28"/>
        </w:rPr>
        <w:t xml:space="preserve"> и от 7 мая 2018 г</w:t>
      </w:r>
      <w:r>
        <w:rPr>
          <w:bCs/>
          <w:spacing w:val="-4"/>
          <w:szCs w:val="28"/>
        </w:rPr>
        <w:t>ода</w:t>
      </w:r>
      <w:r w:rsidRPr="009916CC">
        <w:rPr>
          <w:bCs/>
          <w:spacing w:val="-4"/>
          <w:szCs w:val="28"/>
        </w:rPr>
        <w:t xml:space="preserve"> </w:t>
      </w:r>
      <w:r>
        <w:rPr>
          <w:bCs/>
          <w:spacing w:val="-4"/>
          <w:szCs w:val="28"/>
        </w:rPr>
        <w:t>№</w:t>
      </w:r>
      <w:r w:rsidRPr="009916CC">
        <w:rPr>
          <w:bCs/>
          <w:spacing w:val="-4"/>
          <w:szCs w:val="28"/>
        </w:rPr>
        <w:t xml:space="preserve"> 204 </w:t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>О национальных целях и стратегических задачах развития Российской Федерации на период до 2024 года повлияли на выбор стратегических показателей Государственной программы</w:t>
      </w:r>
      <w:r>
        <w:rPr>
          <w:bCs/>
          <w:spacing w:val="-4"/>
          <w:szCs w:val="28"/>
        </w:rPr>
        <w:t>.</w:t>
      </w:r>
    </w:p>
    <w:p w:rsidR="009916CC" w:rsidRPr="009916CC" w:rsidRDefault="009916CC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proofErr w:type="gramStart"/>
      <w:r w:rsidRPr="009916CC">
        <w:rPr>
          <w:bCs/>
          <w:spacing w:val="-4"/>
          <w:szCs w:val="28"/>
        </w:rPr>
        <w:t xml:space="preserve">Показатель </w:t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 xml:space="preserve">Охват программами дошкольного образования детей в возрасте 1 </w:t>
      </w:r>
      <w:r>
        <w:rPr>
          <w:bCs/>
          <w:spacing w:val="-4"/>
          <w:szCs w:val="28"/>
        </w:rPr>
        <w:t>–</w:t>
      </w:r>
      <w:r w:rsidRPr="009916CC">
        <w:rPr>
          <w:bCs/>
          <w:spacing w:val="-4"/>
          <w:szCs w:val="28"/>
        </w:rPr>
        <w:t xml:space="preserve"> 7</w:t>
      </w:r>
      <w:r>
        <w:rPr>
          <w:bCs/>
          <w:spacing w:val="-4"/>
          <w:szCs w:val="28"/>
        </w:rPr>
        <w:t xml:space="preserve"> </w:t>
      </w:r>
      <w:r w:rsidRPr="009916CC">
        <w:rPr>
          <w:bCs/>
          <w:spacing w:val="-4"/>
          <w:szCs w:val="28"/>
        </w:rPr>
        <w:t xml:space="preserve">лет (без учета численности детей в возрасте 5 </w:t>
      </w:r>
      <w:r>
        <w:rPr>
          <w:bCs/>
          <w:spacing w:val="-4"/>
          <w:szCs w:val="28"/>
        </w:rPr>
        <w:t>–</w:t>
      </w:r>
      <w:r w:rsidRPr="009916CC">
        <w:rPr>
          <w:bCs/>
          <w:spacing w:val="-4"/>
          <w:szCs w:val="28"/>
        </w:rPr>
        <w:t xml:space="preserve"> 7</w:t>
      </w:r>
      <w:r>
        <w:rPr>
          <w:bCs/>
          <w:spacing w:val="-4"/>
          <w:szCs w:val="28"/>
        </w:rPr>
        <w:t xml:space="preserve"> </w:t>
      </w:r>
      <w:r w:rsidRPr="009916CC">
        <w:rPr>
          <w:bCs/>
          <w:spacing w:val="-4"/>
          <w:szCs w:val="28"/>
        </w:rPr>
        <w:t>лет, обучающихся в школе)</w:t>
      </w:r>
      <w:r w:rsidR="00EA69F1">
        <w:rPr>
          <w:bCs/>
          <w:spacing w:val="-4"/>
          <w:szCs w:val="28"/>
        </w:rPr>
        <w:t>»</w:t>
      </w:r>
      <w:r w:rsidRPr="009916CC">
        <w:rPr>
          <w:bCs/>
          <w:spacing w:val="-4"/>
          <w:szCs w:val="28"/>
        </w:rPr>
        <w:t xml:space="preserve">, как основная количественная характеристика степени доступности дошкольного образования, был утвержден в 2013 году постановлением Губернатора Самарской области от 30.04.2013 № 109 </w:t>
      </w:r>
      <w:r>
        <w:rPr>
          <w:bCs/>
          <w:spacing w:val="-4"/>
          <w:szCs w:val="28"/>
        </w:rPr>
        <w:br/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>Об утверждении Плана мероприятий (</w:t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>дорожной карты</w:t>
      </w:r>
      <w:r w:rsidR="00EA69F1">
        <w:rPr>
          <w:bCs/>
          <w:spacing w:val="-4"/>
          <w:szCs w:val="28"/>
        </w:rPr>
        <w:t>»</w:t>
      </w:r>
      <w:r w:rsidRPr="009916CC">
        <w:rPr>
          <w:bCs/>
          <w:spacing w:val="-4"/>
          <w:szCs w:val="28"/>
        </w:rPr>
        <w:t xml:space="preserve">) </w:t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>Изменения в отраслях социальной сферы, направленные на повышение эффективности образования и</w:t>
      </w:r>
      <w:proofErr w:type="gramEnd"/>
      <w:r w:rsidRPr="009916CC">
        <w:rPr>
          <w:bCs/>
          <w:spacing w:val="-4"/>
          <w:szCs w:val="28"/>
        </w:rPr>
        <w:t xml:space="preserve"> науки в Самарской области</w:t>
      </w:r>
      <w:r w:rsidR="00EA69F1">
        <w:rPr>
          <w:bCs/>
          <w:spacing w:val="-4"/>
          <w:szCs w:val="28"/>
        </w:rPr>
        <w:t>»</w:t>
      </w:r>
      <w:r w:rsidRPr="009916CC">
        <w:rPr>
          <w:bCs/>
          <w:spacing w:val="-4"/>
          <w:szCs w:val="28"/>
        </w:rPr>
        <w:t xml:space="preserve">. Значение </w:t>
      </w:r>
      <w:proofErr w:type="gramStart"/>
      <w:r w:rsidRPr="009916CC">
        <w:rPr>
          <w:bCs/>
          <w:spacing w:val="-4"/>
          <w:szCs w:val="28"/>
        </w:rPr>
        <w:t>показателя</w:t>
      </w:r>
      <w:proofErr w:type="gramEnd"/>
      <w:r w:rsidRPr="009916CC">
        <w:rPr>
          <w:bCs/>
          <w:spacing w:val="-4"/>
          <w:szCs w:val="28"/>
        </w:rPr>
        <w:t xml:space="preserve"> начиная с 2019 года рассчитан министерством образования и науки Самарской области самостоятельно на основании</w:t>
      </w:r>
      <w:r w:rsidR="00B41F96">
        <w:rPr>
          <w:bCs/>
          <w:spacing w:val="-4"/>
          <w:szCs w:val="28"/>
        </w:rPr>
        <w:t xml:space="preserve"> </w:t>
      </w:r>
      <w:r w:rsidRPr="009916CC">
        <w:rPr>
          <w:bCs/>
          <w:spacing w:val="-4"/>
          <w:szCs w:val="28"/>
        </w:rPr>
        <w:t xml:space="preserve">данных Росстата по Самарской области и формы </w:t>
      </w:r>
      <w:r w:rsidR="00EA69F1">
        <w:rPr>
          <w:bCs/>
          <w:spacing w:val="-4"/>
          <w:szCs w:val="28"/>
        </w:rPr>
        <w:t xml:space="preserve">федерального статистического наблюдения № </w:t>
      </w:r>
      <w:r w:rsidRPr="009916CC">
        <w:rPr>
          <w:bCs/>
          <w:spacing w:val="-4"/>
          <w:szCs w:val="28"/>
        </w:rPr>
        <w:t xml:space="preserve">85-К </w:t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>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</w:t>
      </w:r>
      <w:r w:rsidR="00EA69F1">
        <w:rPr>
          <w:bCs/>
          <w:spacing w:val="-4"/>
          <w:szCs w:val="28"/>
        </w:rPr>
        <w:t>»</w:t>
      </w:r>
      <w:r w:rsidRPr="009916CC">
        <w:rPr>
          <w:bCs/>
          <w:spacing w:val="-4"/>
          <w:szCs w:val="28"/>
        </w:rPr>
        <w:t>;</w:t>
      </w:r>
    </w:p>
    <w:p w:rsidR="009916CC" w:rsidRPr="009916CC" w:rsidRDefault="009916CC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>
        <w:rPr>
          <w:bCs/>
          <w:spacing w:val="-4"/>
          <w:szCs w:val="28"/>
        </w:rPr>
        <w:t>п</w:t>
      </w:r>
      <w:r w:rsidRPr="009916CC">
        <w:rPr>
          <w:bCs/>
          <w:spacing w:val="-4"/>
          <w:szCs w:val="28"/>
        </w:rPr>
        <w:t xml:space="preserve">оказатель </w:t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>Доля выпускников государственных (муниципальных) общеобразовательных организаций, получивших аттестат о среднем общем образовании, в общей численности выпускников государственных (муниципальных) общеобразовательных организаций</w:t>
      </w:r>
      <w:r w:rsidR="00EA69F1">
        <w:rPr>
          <w:bCs/>
          <w:spacing w:val="-4"/>
          <w:szCs w:val="28"/>
        </w:rPr>
        <w:t>»</w:t>
      </w:r>
      <w:r w:rsidRPr="009916CC">
        <w:rPr>
          <w:bCs/>
          <w:spacing w:val="-4"/>
          <w:szCs w:val="28"/>
        </w:rPr>
        <w:t xml:space="preserve"> характеризует качество услуги по организации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программам. Значение показателя до 2030 года рассчитаны самостоятельно исходя из динамики показателя за 2015 – 2018</w:t>
      </w:r>
      <w:r w:rsidR="00B41F96">
        <w:rPr>
          <w:bCs/>
          <w:spacing w:val="-4"/>
          <w:szCs w:val="28"/>
        </w:rPr>
        <w:t xml:space="preserve"> </w:t>
      </w:r>
      <w:r w:rsidRPr="009916CC">
        <w:rPr>
          <w:bCs/>
          <w:spacing w:val="-4"/>
          <w:szCs w:val="28"/>
        </w:rPr>
        <w:t>годы</w:t>
      </w:r>
      <w:r>
        <w:rPr>
          <w:bCs/>
          <w:spacing w:val="-4"/>
          <w:szCs w:val="28"/>
        </w:rPr>
        <w:t xml:space="preserve">, на основании </w:t>
      </w:r>
      <w:r w:rsidR="00EA69F1" w:rsidRPr="009916CC">
        <w:rPr>
          <w:bCs/>
          <w:spacing w:val="-4"/>
          <w:szCs w:val="28"/>
        </w:rPr>
        <w:t xml:space="preserve">формы </w:t>
      </w:r>
      <w:r w:rsidR="00EA69F1">
        <w:rPr>
          <w:bCs/>
          <w:spacing w:val="-4"/>
          <w:szCs w:val="28"/>
        </w:rPr>
        <w:t>федерального статистического наблюдения</w:t>
      </w:r>
      <w:r w:rsidR="00EA69F1" w:rsidRPr="00EA69F1">
        <w:rPr>
          <w:bCs/>
          <w:spacing w:val="-4"/>
          <w:szCs w:val="28"/>
        </w:rPr>
        <w:t xml:space="preserve"> </w:t>
      </w:r>
      <w:r w:rsidR="00EA69F1">
        <w:rPr>
          <w:bCs/>
          <w:spacing w:val="-4"/>
          <w:szCs w:val="28"/>
        </w:rPr>
        <w:t>№</w:t>
      </w:r>
      <w:r w:rsidR="00EA69F1" w:rsidRPr="00EA69F1">
        <w:rPr>
          <w:bCs/>
          <w:spacing w:val="-4"/>
          <w:szCs w:val="28"/>
        </w:rPr>
        <w:t xml:space="preserve"> ОО-1 </w:t>
      </w:r>
      <w:r w:rsidR="00EA69F1">
        <w:rPr>
          <w:bCs/>
          <w:spacing w:val="-4"/>
          <w:szCs w:val="28"/>
        </w:rPr>
        <w:t>«</w:t>
      </w:r>
      <w:r w:rsidR="00EA69F1" w:rsidRPr="00EA69F1">
        <w:rPr>
          <w:bCs/>
          <w:spacing w:val="-4"/>
          <w:szCs w:val="28"/>
        </w:rPr>
        <w:t>Сведения об организации, осуществляющей подготовку по образовательным программам начального общего, основного общего, среднего общего образования</w:t>
      </w:r>
      <w:r w:rsidR="00EA69F1">
        <w:rPr>
          <w:bCs/>
          <w:spacing w:val="-4"/>
          <w:szCs w:val="28"/>
        </w:rPr>
        <w:t>»</w:t>
      </w:r>
      <w:r w:rsidRPr="009916CC">
        <w:rPr>
          <w:bCs/>
          <w:spacing w:val="-4"/>
          <w:szCs w:val="28"/>
        </w:rPr>
        <w:t>;</w:t>
      </w:r>
    </w:p>
    <w:p w:rsidR="009916CC" w:rsidRPr="009916CC" w:rsidRDefault="00E465AE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>
        <w:rPr>
          <w:bCs/>
          <w:spacing w:val="-4"/>
          <w:szCs w:val="28"/>
        </w:rPr>
        <w:lastRenderedPageBreak/>
        <w:t>п</w:t>
      </w:r>
      <w:r w:rsidR="009916CC" w:rsidRPr="009916CC">
        <w:rPr>
          <w:bCs/>
          <w:spacing w:val="-4"/>
          <w:szCs w:val="28"/>
        </w:rPr>
        <w:t xml:space="preserve">оказатель </w:t>
      </w:r>
      <w:r w:rsidR="00EA69F1">
        <w:rPr>
          <w:bCs/>
          <w:spacing w:val="-4"/>
          <w:szCs w:val="28"/>
        </w:rPr>
        <w:t>«</w:t>
      </w:r>
      <w:r w:rsidR="009916CC" w:rsidRPr="009916CC">
        <w:rPr>
          <w:bCs/>
          <w:spacing w:val="-4"/>
          <w:szCs w:val="28"/>
        </w:rPr>
        <w:t>Доля детей и молодежи в возрасте 5 – 18 лет, охваченных образовательными программами дополнительного образования, в общей численности детей и молодежи в возрасте 5 – 18 лет</w:t>
      </w:r>
      <w:r w:rsidR="00EA69F1">
        <w:rPr>
          <w:bCs/>
          <w:spacing w:val="-4"/>
          <w:szCs w:val="28"/>
        </w:rPr>
        <w:t>»</w:t>
      </w:r>
      <w:r w:rsidR="009916CC" w:rsidRPr="009916CC">
        <w:rPr>
          <w:bCs/>
          <w:spacing w:val="-4"/>
          <w:szCs w:val="28"/>
        </w:rPr>
        <w:t xml:space="preserve"> характеризует качество услуги по организации предоставления дополнительного образования. Значения показателя на 2019 – 2024 годы установлены Соглашением о реализации регионального проекта </w:t>
      </w:r>
      <w:r w:rsidR="00EA69F1">
        <w:rPr>
          <w:bCs/>
          <w:spacing w:val="-4"/>
          <w:szCs w:val="28"/>
        </w:rPr>
        <w:t>«</w:t>
      </w:r>
      <w:r w:rsidR="009916CC" w:rsidRPr="009916CC">
        <w:rPr>
          <w:bCs/>
          <w:spacing w:val="-4"/>
          <w:szCs w:val="28"/>
        </w:rPr>
        <w:t>Успех каждого ребенка</w:t>
      </w:r>
      <w:r w:rsidR="00EA69F1">
        <w:rPr>
          <w:bCs/>
          <w:spacing w:val="-4"/>
          <w:szCs w:val="28"/>
        </w:rPr>
        <w:t>»</w:t>
      </w:r>
      <w:r w:rsidR="009916CC" w:rsidRPr="009916CC">
        <w:rPr>
          <w:bCs/>
          <w:spacing w:val="-4"/>
          <w:szCs w:val="28"/>
        </w:rPr>
        <w:t xml:space="preserve"> на территории Самарской области от 07.02.2019 № 073-2019-Е20064-1, на 2025 – 2030 годы рассчитаны самостоятельно</w:t>
      </w:r>
      <w:r w:rsidR="00EA69F1">
        <w:rPr>
          <w:bCs/>
          <w:spacing w:val="-4"/>
          <w:szCs w:val="28"/>
        </w:rPr>
        <w:t xml:space="preserve"> на основании данных Росстата и </w:t>
      </w:r>
      <w:r w:rsidR="00EA69F1" w:rsidRPr="009916CC">
        <w:rPr>
          <w:bCs/>
          <w:spacing w:val="-4"/>
          <w:szCs w:val="28"/>
        </w:rPr>
        <w:t xml:space="preserve">формы </w:t>
      </w:r>
      <w:r w:rsidR="00EA69F1">
        <w:rPr>
          <w:bCs/>
          <w:spacing w:val="-4"/>
          <w:szCs w:val="28"/>
        </w:rPr>
        <w:t>федерального статистического наблюдения</w:t>
      </w:r>
      <w:r w:rsidR="00EA69F1" w:rsidRPr="009916CC">
        <w:rPr>
          <w:bCs/>
          <w:spacing w:val="-4"/>
          <w:szCs w:val="28"/>
        </w:rPr>
        <w:t xml:space="preserve"> </w:t>
      </w:r>
      <w:r w:rsidR="00EA69F1">
        <w:rPr>
          <w:bCs/>
          <w:spacing w:val="-4"/>
          <w:szCs w:val="28"/>
        </w:rPr>
        <w:t xml:space="preserve">№ </w:t>
      </w:r>
      <w:r w:rsidR="00EA69F1" w:rsidRPr="00EA69F1">
        <w:rPr>
          <w:bCs/>
          <w:spacing w:val="-4"/>
          <w:szCs w:val="28"/>
        </w:rPr>
        <w:t>1-ДО (</w:t>
      </w:r>
      <w:proofErr w:type="gramStart"/>
      <w:r w:rsidR="00EA69F1" w:rsidRPr="00EA69F1">
        <w:rPr>
          <w:bCs/>
          <w:spacing w:val="-4"/>
          <w:szCs w:val="28"/>
        </w:rPr>
        <w:t>сводная</w:t>
      </w:r>
      <w:proofErr w:type="gramEnd"/>
      <w:r w:rsidR="00EA69F1" w:rsidRPr="00EA69F1">
        <w:rPr>
          <w:bCs/>
          <w:spacing w:val="-4"/>
          <w:szCs w:val="28"/>
        </w:rPr>
        <w:t xml:space="preserve">) </w:t>
      </w:r>
      <w:r w:rsidR="00EA69F1">
        <w:rPr>
          <w:bCs/>
          <w:spacing w:val="-4"/>
          <w:szCs w:val="28"/>
        </w:rPr>
        <w:t>«</w:t>
      </w:r>
      <w:r w:rsidR="00EA69F1" w:rsidRPr="00EA69F1">
        <w:rPr>
          <w:bCs/>
          <w:spacing w:val="-4"/>
          <w:szCs w:val="28"/>
        </w:rPr>
        <w:t>Сведения об учреждениях дополнительного образования детей</w:t>
      </w:r>
      <w:r w:rsidR="00EA69F1">
        <w:rPr>
          <w:bCs/>
          <w:spacing w:val="-4"/>
          <w:szCs w:val="28"/>
        </w:rPr>
        <w:t>»</w:t>
      </w:r>
      <w:r w:rsidR="009916CC" w:rsidRPr="009916CC">
        <w:rPr>
          <w:bCs/>
          <w:spacing w:val="-4"/>
          <w:szCs w:val="28"/>
        </w:rPr>
        <w:t xml:space="preserve">; </w:t>
      </w:r>
    </w:p>
    <w:p w:rsidR="009916CC" w:rsidRPr="009916CC" w:rsidRDefault="00EA69F1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>
        <w:rPr>
          <w:bCs/>
          <w:spacing w:val="-4"/>
          <w:szCs w:val="28"/>
        </w:rPr>
        <w:t>п</w:t>
      </w:r>
      <w:r w:rsidR="009916CC" w:rsidRPr="009916CC">
        <w:rPr>
          <w:bCs/>
          <w:spacing w:val="-4"/>
          <w:szCs w:val="28"/>
        </w:rPr>
        <w:t xml:space="preserve">оказатель </w:t>
      </w:r>
      <w:r>
        <w:rPr>
          <w:bCs/>
          <w:spacing w:val="-4"/>
          <w:szCs w:val="28"/>
        </w:rPr>
        <w:t>«</w:t>
      </w:r>
      <w:r w:rsidR="009916CC" w:rsidRPr="009916CC">
        <w:rPr>
          <w:bCs/>
          <w:spacing w:val="-4"/>
          <w:szCs w:val="28"/>
        </w:rPr>
        <w:t>Доля выпускников организаций, осуществляющих образовательную деятельность по образовательным программам среднего профессионального образования, прошедших в отчетном году аттестацию с использованием механизма демонстрационного экзамена, в общей численности выпускников организаций, осуществляющих образовательную деятельность по образовательным программам среднего профессионального образования</w:t>
      </w:r>
      <w:r>
        <w:rPr>
          <w:bCs/>
          <w:spacing w:val="-4"/>
          <w:szCs w:val="28"/>
        </w:rPr>
        <w:t>»</w:t>
      </w:r>
      <w:r w:rsidR="009916CC" w:rsidRPr="009916CC">
        <w:rPr>
          <w:bCs/>
          <w:spacing w:val="-4"/>
          <w:szCs w:val="28"/>
        </w:rPr>
        <w:t xml:space="preserve"> и его значения на 2019 – 2024 годы установлены </w:t>
      </w:r>
      <w:proofErr w:type="spellStart"/>
      <w:proofErr w:type="gramStart"/>
      <w:r w:rsidR="009916CC" w:rsidRPr="009916CC">
        <w:rPr>
          <w:bCs/>
          <w:spacing w:val="-4"/>
          <w:szCs w:val="28"/>
        </w:rPr>
        <w:t>C</w:t>
      </w:r>
      <w:proofErr w:type="gramEnd"/>
      <w:r w:rsidR="009916CC" w:rsidRPr="009916CC">
        <w:rPr>
          <w:bCs/>
          <w:spacing w:val="-4"/>
          <w:szCs w:val="28"/>
        </w:rPr>
        <w:t>оглашением</w:t>
      </w:r>
      <w:proofErr w:type="spellEnd"/>
      <w:r w:rsidR="009916CC" w:rsidRPr="009916CC">
        <w:rPr>
          <w:bCs/>
          <w:spacing w:val="-4"/>
          <w:szCs w:val="28"/>
        </w:rPr>
        <w:t xml:space="preserve"> </w:t>
      </w:r>
      <w:r>
        <w:rPr>
          <w:bCs/>
          <w:spacing w:val="-4"/>
          <w:szCs w:val="28"/>
        </w:rPr>
        <w:t>о предоставлении субсидии из фед</w:t>
      </w:r>
      <w:r w:rsidR="009916CC" w:rsidRPr="009916CC">
        <w:rPr>
          <w:bCs/>
          <w:spacing w:val="-4"/>
          <w:szCs w:val="28"/>
        </w:rPr>
        <w:t xml:space="preserve">ерального бюджета бюджету Самарской области на реализацию в Самарской области мероприятия </w:t>
      </w:r>
      <w:r>
        <w:rPr>
          <w:bCs/>
          <w:spacing w:val="-4"/>
          <w:szCs w:val="28"/>
        </w:rPr>
        <w:t>«</w:t>
      </w:r>
      <w:r w:rsidR="009916CC" w:rsidRPr="009916CC">
        <w:rPr>
          <w:bCs/>
          <w:spacing w:val="-4"/>
          <w:szCs w:val="28"/>
        </w:rPr>
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</w:r>
      <w:r>
        <w:rPr>
          <w:bCs/>
          <w:spacing w:val="-4"/>
          <w:szCs w:val="28"/>
        </w:rPr>
        <w:t>»</w:t>
      </w:r>
      <w:r w:rsidR="009916CC" w:rsidRPr="009916CC">
        <w:rPr>
          <w:bCs/>
          <w:spacing w:val="-4"/>
          <w:szCs w:val="28"/>
        </w:rPr>
        <w:t xml:space="preserve"> федерального проекта </w:t>
      </w:r>
      <w:r>
        <w:rPr>
          <w:bCs/>
          <w:spacing w:val="-4"/>
          <w:szCs w:val="28"/>
        </w:rPr>
        <w:t>«</w:t>
      </w:r>
      <w:r w:rsidR="009916CC" w:rsidRPr="009916CC">
        <w:rPr>
          <w:bCs/>
          <w:spacing w:val="-4"/>
          <w:szCs w:val="28"/>
        </w:rPr>
        <w:t>Молодые профессионалы</w:t>
      </w:r>
      <w:r>
        <w:rPr>
          <w:bCs/>
          <w:spacing w:val="-4"/>
          <w:szCs w:val="28"/>
        </w:rPr>
        <w:t>»</w:t>
      </w:r>
      <w:r w:rsidR="009916CC" w:rsidRPr="009916CC">
        <w:rPr>
          <w:bCs/>
          <w:spacing w:val="-4"/>
          <w:szCs w:val="28"/>
        </w:rPr>
        <w:t xml:space="preserve"> (Повышение конкурентоспособности профессионального образования) национального проекта </w:t>
      </w:r>
      <w:r>
        <w:rPr>
          <w:bCs/>
          <w:spacing w:val="-4"/>
          <w:szCs w:val="28"/>
        </w:rPr>
        <w:t>«</w:t>
      </w:r>
      <w:r w:rsidR="009916CC" w:rsidRPr="009916CC">
        <w:rPr>
          <w:bCs/>
          <w:spacing w:val="-4"/>
          <w:szCs w:val="28"/>
        </w:rPr>
        <w:t>Образование</w:t>
      </w:r>
      <w:r>
        <w:rPr>
          <w:bCs/>
          <w:spacing w:val="-4"/>
          <w:szCs w:val="28"/>
        </w:rPr>
        <w:t>»</w:t>
      </w:r>
      <w:r w:rsidR="009916CC" w:rsidRPr="009916CC">
        <w:rPr>
          <w:bCs/>
          <w:spacing w:val="-4"/>
          <w:szCs w:val="28"/>
        </w:rPr>
        <w:t xml:space="preserve"> в рамках государственной </w:t>
      </w:r>
      <w:proofErr w:type="gramStart"/>
      <w:r w:rsidR="009916CC" w:rsidRPr="009916CC">
        <w:rPr>
          <w:bCs/>
          <w:spacing w:val="-4"/>
          <w:szCs w:val="28"/>
        </w:rPr>
        <w:t>про-граммы</w:t>
      </w:r>
      <w:proofErr w:type="gramEnd"/>
      <w:r w:rsidR="009916CC" w:rsidRPr="009916CC">
        <w:rPr>
          <w:bCs/>
          <w:spacing w:val="-4"/>
          <w:szCs w:val="28"/>
        </w:rPr>
        <w:t xml:space="preserve"> Российской Федерации </w:t>
      </w:r>
      <w:r>
        <w:rPr>
          <w:bCs/>
          <w:spacing w:val="-4"/>
          <w:szCs w:val="28"/>
        </w:rPr>
        <w:t>«</w:t>
      </w:r>
      <w:r w:rsidR="009916CC" w:rsidRPr="009916CC">
        <w:rPr>
          <w:bCs/>
          <w:spacing w:val="-4"/>
          <w:szCs w:val="28"/>
        </w:rPr>
        <w:t>Развитие образования</w:t>
      </w:r>
      <w:r>
        <w:rPr>
          <w:bCs/>
          <w:spacing w:val="-4"/>
          <w:szCs w:val="28"/>
        </w:rPr>
        <w:t>»</w:t>
      </w:r>
      <w:r w:rsidR="009916CC" w:rsidRPr="009916CC">
        <w:rPr>
          <w:bCs/>
          <w:spacing w:val="-4"/>
          <w:szCs w:val="28"/>
        </w:rPr>
        <w:t xml:space="preserve"> от 23 декабря 2019 г. № 073-09-2020-805. Демонстрационный экзамен направлен на проведение независимой оценки качества среднего профессионального образования в соответствии с лучшими мировыми и национальными практиками в целях повышения востребованности и конкурентоспособности выпускников на рынке труда. Значения показателя на 2025 – 2030 годы рассчитаны министерством образования и науки Самарской области самостоятельно исходя из динамики </w:t>
      </w:r>
      <w:r w:rsidR="009916CC" w:rsidRPr="009916CC">
        <w:rPr>
          <w:bCs/>
          <w:spacing w:val="-4"/>
          <w:szCs w:val="28"/>
        </w:rPr>
        <w:lastRenderedPageBreak/>
        <w:t>показателя за 2019 – 2024 годы</w:t>
      </w:r>
      <w:r>
        <w:rPr>
          <w:bCs/>
          <w:spacing w:val="-4"/>
          <w:szCs w:val="28"/>
        </w:rPr>
        <w:t xml:space="preserve"> на основании </w:t>
      </w:r>
      <w:r w:rsidR="00E465AE" w:rsidRPr="009916CC">
        <w:rPr>
          <w:bCs/>
          <w:spacing w:val="-4"/>
          <w:szCs w:val="28"/>
        </w:rPr>
        <w:t xml:space="preserve">формы </w:t>
      </w:r>
      <w:r w:rsidR="00E465AE">
        <w:rPr>
          <w:bCs/>
          <w:spacing w:val="-4"/>
          <w:szCs w:val="28"/>
        </w:rPr>
        <w:t>федерального статистического наблюдения СПО-1 «</w:t>
      </w:r>
      <w:r w:rsidR="00E465AE" w:rsidRPr="00E465AE">
        <w:rPr>
          <w:bCs/>
          <w:spacing w:val="-4"/>
          <w:szCs w:val="28"/>
        </w:rPr>
        <w:t>Сведения об образовательной организации, осуществляющей образовательную деятельность по образовательным программам среднего профессионального образования</w:t>
      </w:r>
      <w:r w:rsidR="00E465AE">
        <w:rPr>
          <w:bCs/>
          <w:spacing w:val="-4"/>
          <w:szCs w:val="28"/>
        </w:rPr>
        <w:t>».</w:t>
      </w:r>
    </w:p>
    <w:p w:rsidR="009916CC" w:rsidRPr="009916CC" w:rsidRDefault="009916CC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9916CC">
        <w:rPr>
          <w:bCs/>
          <w:spacing w:val="-4"/>
          <w:szCs w:val="28"/>
        </w:rPr>
        <w:t xml:space="preserve">Соглашением о реализации регионального проекта </w:t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>Социальная активность (Самарская область)</w:t>
      </w:r>
      <w:r w:rsidR="00EA69F1">
        <w:rPr>
          <w:bCs/>
          <w:spacing w:val="-4"/>
          <w:szCs w:val="28"/>
        </w:rPr>
        <w:t>»</w:t>
      </w:r>
      <w:r w:rsidRPr="009916CC">
        <w:rPr>
          <w:bCs/>
          <w:spacing w:val="-4"/>
          <w:szCs w:val="28"/>
        </w:rPr>
        <w:t xml:space="preserve"> на территории Самарской области от 07.02.2019 № 091-2019-E80046-1 предусмотрено достижение следующих показателей:</w:t>
      </w:r>
    </w:p>
    <w:p w:rsidR="009916CC" w:rsidRPr="009916CC" w:rsidRDefault="009916CC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9916CC">
        <w:rPr>
          <w:bCs/>
          <w:spacing w:val="-4"/>
          <w:szCs w:val="28"/>
        </w:rPr>
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образования,</w:t>
      </w:r>
    </w:p>
    <w:p w:rsidR="009916CC" w:rsidRPr="009916CC" w:rsidRDefault="009916CC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9916CC">
        <w:rPr>
          <w:bCs/>
          <w:spacing w:val="-4"/>
          <w:szCs w:val="28"/>
        </w:rPr>
        <w:t>доля граждан, вовлеченных в добровольческую деятельность</w:t>
      </w:r>
    </w:p>
    <w:p w:rsidR="009916CC" w:rsidRPr="009916CC" w:rsidRDefault="009916CC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9916CC">
        <w:rPr>
          <w:bCs/>
          <w:spacing w:val="-4"/>
          <w:szCs w:val="28"/>
        </w:rPr>
        <w:t>доля молодежи, задействованной в мероприятиях по вовлечению в творческую деятельность</w:t>
      </w:r>
    </w:p>
    <w:p w:rsidR="009916CC" w:rsidRPr="009916CC" w:rsidRDefault="009916CC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9916CC">
        <w:rPr>
          <w:bCs/>
          <w:spacing w:val="-4"/>
          <w:szCs w:val="28"/>
        </w:rPr>
        <w:t>доля студентов, вовлеченных в клубное студенческое движение.</w:t>
      </w:r>
    </w:p>
    <w:p w:rsidR="009916CC" w:rsidRDefault="009916CC" w:rsidP="009916C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9916CC">
        <w:rPr>
          <w:bCs/>
          <w:spacing w:val="-4"/>
          <w:szCs w:val="28"/>
        </w:rPr>
        <w:t xml:space="preserve">Учитывая </w:t>
      </w:r>
      <w:proofErr w:type="spellStart"/>
      <w:r w:rsidRPr="009916CC">
        <w:rPr>
          <w:bCs/>
          <w:spacing w:val="-4"/>
          <w:szCs w:val="28"/>
        </w:rPr>
        <w:t>разноплановость</w:t>
      </w:r>
      <w:proofErr w:type="spellEnd"/>
      <w:r w:rsidRPr="009916CC">
        <w:rPr>
          <w:bCs/>
          <w:spacing w:val="-4"/>
          <w:szCs w:val="28"/>
        </w:rPr>
        <w:t xml:space="preserve"> показателей в части целевых категорий, а также направлений деятельности, был введен стратегический показатель </w:t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>Удельный вес численности молодых людей в возрасте 14 – 30 лет, участвующих в деятельности молодежных общественных объединений, в том числе добровольческих, в общей численности молодых людей в возрасте 14 – 30 лет, проживающих на территории Самарской области</w:t>
      </w:r>
      <w:r w:rsidR="00EA69F1">
        <w:rPr>
          <w:bCs/>
          <w:spacing w:val="-4"/>
          <w:szCs w:val="28"/>
        </w:rPr>
        <w:t>»</w:t>
      </w:r>
      <w:r w:rsidRPr="009916CC">
        <w:rPr>
          <w:bCs/>
          <w:spacing w:val="-4"/>
          <w:szCs w:val="28"/>
        </w:rPr>
        <w:t xml:space="preserve">. Данный показатель отражает общую вовлеченность целевой аудитории Государственной программы – молодежи Самарской области в возрасте 14 – 30 лет – в социально-полезную деятельность. Значения показателя до 2030 года рассчитаны самостоятельно исходя из показателей регионального проекта </w:t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>Социальная активность (Самарская область)</w:t>
      </w:r>
      <w:r w:rsidR="00EA69F1">
        <w:rPr>
          <w:bCs/>
          <w:spacing w:val="-4"/>
          <w:szCs w:val="28"/>
        </w:rPr>
        <w:t>»</w:t>
      </w:r>
      <w:r w:rsidRPr="009916CC">
        <w:rPr>
          <w:bCs/>
          <w:spacing w:val="-4"/>
          <w:szCs w:val="28"/>
        </w:rPr>
        <w:t xml:space="preserve"> и показателя 3.1 </w:t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>Количество участников молодежных и детских общественных объединений в Самарской области (ежегодно)</w:t>
      </w:r>
      <w:r w:rsidR="00EA69F1">
        <w:rPr>
          <w:bCs/>
          <w:spacing w:val="-4"/>
          <w:szCs w:val="28"/>
        </w:rPr>
        <w:t>»</w:t>
      </w:r>
      <w:r w:rsidRPr="009916CC">
        <w:rPr>
          <w:bCs/>
          <w:spacing w:val="-4"/>
          <w:szCs w:val="28"/>
        </w:rPr>
        <w:t xml:space="preserve"> подпрограммы </w:t>
      </w:r>
      <w:r w:rsidR="00EA69F1">
        <w:rPr>
          <w:bCs/>
          <w:spacing w:val="-4"/>
          <w:szCs w:val="28"/>
        </w:rPr>
        <w:t>«</w:t>
      </w:r>
      <w:r w:rsidRPr="009916CC">
        <w:rPr>
          <w:bCs/>
          <w:spacing w:val="-4"/>
          <w:szCs w:val="28"/>
        </w:rPr>
        <w:t>Реализация государственной молодежной политики в Самарской области</w:t>
      </w:r>
      <w:r w:rsidR="00EA69F1">
        <w:rPr>
          <w:bCs/>
          <w:spacing w:val="-4"/>
          <w:szCs w:val="28"/>
        </w:rPr>
        <w:t>»</w:t>
      </w:r>
      <w:r w:rsidRPr="009916CC">
        <w:rPr>
          <w:bCs/>
          <w:spacing w:val="-4"/>
          <w:szCs w:val="28"/>
        </w:rPr>
        <w:t xml:space="preserve"> до 2022 года Государственной программы</w:t>
      </w:r>
      <w:proofErr w:type="gramStart"/>
      <w:r w:rsidRPr="009916CC">
        <w:rPr>
          <w:bCs/>
          <w:spacing w:val="-4"/>
          <w:szCs w:val="28"/>
        </w:rPr>
        <w:t>.</w:t>
      </w:r>
      <w:r w:rsidR="00EA69F1">
        <w:rPr>
          <w:bCs/>
          <w:spacing w:val="-4"/>
          <w:szCs w:val="28"/>
        </w:rPr>
        <w:t>»</w:t>
      </w:r>
      <w:r w:rsidR="00E465AE">
        <w:rPr>
          <w:bCs/>
          <w:spacing w:val="-4"/>
          <w:szCs w:val="28"/>
        </w:rPr>
        <w:t>;</w:t>
      </w:r>
      <w:proofErr w:type="gramEnd"/>
    </w:p>
    <w:p w:rsidR="00B442ED" w:rsidRPr="002663BF" w:rsidRDefault="000A6169" w:rsidP="004422FD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2663BF">
        <w:rPr>
          <w:bCs/>
          <w:spacing w:val="-4"/>
          <w:szCs w:val="28"/>
        </w:rPr>
        <w:lastRenderedPageBreak/>
        <w:t>в</w:t>
      </w:r>
      <w:r w:rsidR="00B442ED" w:rsidRPr="002663BF">
        <w:rPr>
          <w:bCs/>
          <w:spacing w:val="-4"/>
          <w:szCs w:val="28"/>
        </w:rPr>
        <w:t xml:space="preserve"> подпрограмме </w:t>
      </w:r>
      <w:r w:rsidR="00EA69F1">
        <w:rPr>
          <w:bCs/>
          <w:spacing w:val="-4"/>
          <w:szCs w:val="28"/>
        </w:rPr>
        <w:t>«</w:t>
      </w:r>
      <w:r w:rsidR="00B442ED" w:rsidRPr="002663BF">
        <w:rPr>
          <w:bCs/>
          <w:spacing w:val="-4"/>
          <w:szCs w:val="28"/>
        </w:rPr>
        <w:t>Реализация государственной политики в области образования и науки на территории Самарской области</w:t>
      </w:r>
      <w:r w:rsidR="00EA69F1">
        <w:rPr>
          <w:bCs/>
          <w:spacing w:val="-4"/>
          <w:szCs w:val="28"/>
        </w:rPr>
        <w:t>»</w:t>
      </w:r>
      <w:r w:rsidR="00B442ED" w:rsidRPr="002663BF">
        <w:rPr>
          <w:bCs/>
          <w:spacing w:val="-4"/>
          <w:szCs w:val="28"/>
        </w:rPr>
        <w:t xml:space="preserve"> до 202</w:t>
      </w:r>
      <w:r w:rsidR="00F17DC2" w:rsidRPr="002663BF">
        <w:rPr>
          <w:bCs/>
          <w:spacing w:val="-4"/>
          <w:szCs w:val="28"/>
        </w:rPr>
        <w:t>2</w:t>
      </w:r>
      <w:r w:rsidR="00B442ED" w:rsidRPr="002663BF">
        <w:rPr>
          <w:bCs/>
          <w:spacing w:val="-4"/>
          <w:szCs w:val="28"/>
        </w:rPr>
        <w:t xml:space="preserve"> года </w:t>
      </w:r>
      <w:r w:rsidR="00B47B64" w:rsidRPr="002663BF">
        <w:rPr>
          <w:bCs/>
          <w:spacing w:val="-4"/>
          <w:szCs w:val="28"/>
        </w:rPr>
        <w:t>Г</w:t>
      </w:r>
      <w:r w:rsidR="00F523D6" w:rsidRPr="002663BF">
        <w:rPr>
          <w:bCs/>
          <w:spacing w:val="-4"/>
          <w:szCs w:val="28"/>
        </w:rPr>
        <w:t xml:space="preserve">осударственной </w:t>
      </w:r>
      <w:r w:rsidR="00B442ED" w:rsidRPr="002663BF">
        <w:rPr>
          <w:bCs/>
          <w:spacing w:val="-4"/>
          <w:szCs w:val="28"/>
        </w:rPr>
        <w:t>программы (далее – Подпрограмма 1):</w:t>
      </w:r>
    </w:p>
    <w:p w:rsidR="00E465AE" w:rsidRDefault="009A7A0A" w:rsidP="006129DF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 w:rsidRPr="002663BF">
        <w:rPr>
          <w:bCs/>
          <w:spacing w:val="-4"/>
          <w:szCs w:val="28"/>
        </w:rPr>
        <w:t xml:space="preserve">в </w:t>
      </w:r>
      <w:r w:rsidR="00E465AE">
        <w:rPr>
          <w:bCs/>
          <w:spacing w:val="-4"/>
          <w:szCs w:val="28"/>
        </w:rPr>
        <w:t xml:space="preserve">пункте 2.4 </w:t>
      </w:r>
      <w:r w:rsidR="00B442ED" w:rsidRPr="002663BF">
        <w:rPr>
          <w:bCs/>
          <w:spacing w:val="-4"/>
          <w:szCs w:val="28"/>
        </w:rPr>
        <w:t>приложени</w:t>
      </w:r>
      <w:r w:rsidR="00E465AE">
        <w:rPr>
          <w:bCs/>
          <w:spacing w:val="-4"/>
          <w:szCs w:val="28"/>
        </w:rPr>
        <w:t>я</w:t>
      </w:r>
      <w:r w:rsidR="00B442ED" w:rsidRPr="002663BF">
        <w:rPr>
          <w:bCs/>
          <w:spacing w:val="-4"/>
          <w:szCs w:val="28"/>
        </w:rPr>
        <w:t xml:space="preserve"> 2 к Подпрограмме 1</w:t>
      </w:r>
      <w:r w:rsidR="00E465AE">
        <w:rPr>
          <w:bCs/>
          <w:spacing w:val="-4"/>
          <w:szCs w:val="28"/>
        </w:rPr>
        <w:t>:</w:t>
      </w:r>
    </w:p>
    <w:p w:rsidR="00E465AE" w:rsidRDefault="00E465AE" w:rsidP="0019700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>
        <w:rPr>
          <w:bCs/>
          <w:spacing w:val="-4"/>
          <w:szCs w:val="28"/>
        </w:rPr>
        <w:t xml:space="preserve">в графе «2020» сумму </w:t>
      </w:r>
      <w:r w:rsidR="0019700C">
        <w:rPr>
          <w:bCs/>
          <w:spacing w:val="-4"/>
          <w:szCs w:val="28"/>
        </w:rPr>
        <w:t>«</w:t>
      </w:r>
      <w:r w:rsidR="0019700C" w:rsidRPr="0019700C">
        <w:rPr>
          <w:bCs/>
          <w:spacing w:val="-4"/>
          <w:szCs w:val="28"/>
        </w:rPr>
        <w:t>24,926</w:t>
      </w:r>
      <w:r w:rsidR="0019700C">
        <w:rPr>
          <w:bCs/>
          <w:spacing w:val="-4"/>
          <w:szCs w:val="28"/>
        </w:rPr>
        <w:t>» заменить суммой «</w:t>
      </w:r>
      <w:r w:rsidR="0019700C" w:rsidRPr="0019700C">
        <w:rPr>
          <w:bCs/>
          <w:spacing w:val="-4"/>
          <w:szCs w:val="28"/>
        </w:rPr>
        <w:t>16,426</w:t>
      </w:r>
      <w:r w:rsidR="0019700C">
        <w:rPr>
          <w:bCs/>
          <w:spacing w:val="-4"/>
          <w:szCs w:val="28"/>
        </w:rPr>
        <w:t>», сумму «</w:t>
      </w:r>
      <w:r w:rsidR="0019700C" w:rsidRPr="0019700C">
        <w:rPr>
          <w:bCs/>
          <w:spacing w:val="-4"/>
          <w:szCs w:val="28"/>
        </w:rPr>
        <w:t>24,</w:t>
      </w:r>
      <w:r w:rsidR="0019700C">
        <w:rPr>
          <w:bCs/>
          <w:spacing w:val="-4"/>
          <w:szCs w:val="28"/>
        </w:rPr>
        <w:t>73</w:t>
      </w:r>
      <w:r w:rsidR="0019700C" w:rsidRPr="0019700C">
        <w:rPr>
          <w:bCs/>
          <w:spacing w:val="-4"/>
          <w:szCs w:val="28"/>
        </w:rPr>
        <w:t>6</w:t>
      </w:r>
      <w:r w:rsidR="0019700C">
        <w:rPr>
          <w:bCs/>
          <w:spacing w:val="-4"/>
          <w:szCs w:val="28"/>
        </w:rPr>
        <w:t>» заменить суммой «</w:t>
      </w:r>
      <w:r w:rsidR="0019700C" w:rsidRPr="0019700C">
        <w:rPr>
          <w:bCs/>
          <w:spacing w:val="-4"/>
          <w:szCs w:val="28"/>
        </w:rPr>
        <w:t>15,011</w:t>
      </w:r>
      <w:r w:rsidR="0019700C">
        <w:rPr>
          <w:bCs/>
          <w:spacing w:val="-4"/>
          <w:szCs w:val="28"/>
        </w:rPr>
        <w:t>», сумму «</w:t>
      </w:r>
      <w:r w:rsidR="0025362C">
        <w:rPr>
          <w:bCs/>
          <w:spacing w:val="-4"/>
          <w:szCs w:val="28"/>
        </w:rPr>
        <w:t>30,461</w:t>
      </w:r>
      <w:r w:rsidR="0019700C">
        <w:rPr>
          <w:bCs/>
          <w:spacing w:val="-4"/>
          <w:szCs w:val="28"/>
        </w:rPr>
        <w:t>» заменить суммой «</w:t>
      </w:r>
      <w:r w:rsidR="0019700C" w:rsidRPr="0019700C">
        <w:rPr>
          <w:bCs/>
          <w:spacing w:val="-4"/>
          <w:szCs w:val="28"/>
        </w:rPr>
        <w:t>48,686</w:t>
      </w:r>
      <w:r w:rsidR="0019700C">
        <w:rPr>
          <w:bCs/>
          <w:spacing w:val="-4"/>
          <w:szCs w:val="28"/>
        </w:rPr>
        <w:t>»;</w:t>
      </w:r>
    </w:p>
    <w:p w:rsidR="0019700C" w:rsidRDefault="0019700C" w:rsidP="0019700C">
      <w:pPr>
        <w:tabs>
          <w:tab w:val="left" w:pos="1134"/>
        </w:tabs>
        <w:spacing w:line="348" w:lineRule="auto"/>
        <w:ind w:firstLine="709"/>
        <w:jc w:val="both"/>
        <w:rPr>
          <w:bCs/>
          <w:spacing w:val="-4"/>
          <w:szCs w:val="28"/>
        </w:rPr>
      </w:pPr>
      <w:r>
        <w:rPr>
          <w:bCs/>
          <w:spacing w:val="-4"/>
          <w:szCs w:val="28"/>
        </w:rPr>
        <w:t>в графе «Всего» сумму «</w:t>
      </w:r>
      <w:r w:rsidRPr="0019700C">
        <w:rPr>
          <w:bCs/>
          <w:spacing w:val="-4"/>
          <w:szCs w:val="28"/>
        </w:rPr>
        <w:t>135,555</w:t>
      </w:r>
      <w:r>
        <w:rPr>
          <w:bCs/>
          <w:spacing w:val="-4"/>
          <w:szCs w:val="28"/>
        </w:rPr>
        <w:t>» заменить суммой «</w:t>
      </w:r>
      <w:r w:rsidRPr="0019700C">
        <w:rPr>
          <w:bCs/>
          <w:spacing w:val="-4"/>
          <w:szCs w:val="28"/>
        </w:rPr>
        <w:t>127,055</w:t>
      </w:r>
      <w:r>
        <w:rPr>
          <w:bCs/>
          <w:spacing w:val="-4"/>
          <w:szCs w:val="28"/>
        </w:rPr>
        <w:t>», сумму «</w:t>
      </w:r>
      <w:r w:rsidRPr="0019700C">
        <w:rPr>
          <w:bCs/>
          <w:spacing w:val="-4"/>
          <w:szCs w:val="28"/>
        </w:rPr>
        <w:t>98,794</w:t>
      </w:r>
      <w:r>
        <w:rPr>
          <w:bCs/>
          <w:spacing w:val="-4"/>
          <w:szCs w:val="28"/>
        </w:rPr>
        <w:t>» заменить суммой «</w:t>
      </w:r>
      <w:r w:rsidRPr="0019700C">
        <w:rPr>
          <w:bCs/>
          <w:spacing w:val="-4"/>
          <w:szCs w:val="28"/>
        </w:rPr>
        <w:t>89,069</w:t>
      </w:r>
      <w:r>
        <w:rPr>
          <w:bCs/>
          <w:spacing w:val="-4"/>
          <w:szCs w:val="28"/>
        </w:rPr>
        <w:t>», сумму «</w:t>
      </w:r>
      <w:r w:rsidRPr="0019700C">
        <w:rPr>
          <w:bCs/>
          <w:spacing w:val="-4"/>
          <w:szCs w:val="28"/>
        </w:rPr>
        <w:t>233,521</w:t>
      </w:r>
      <w:r>
        <w:rPr>
          <w:bCs/>
          <w:spacing w:val="-4"/>
          <w:szCs w:val="28"/>
        </w:rPr>
        <w:t>» заменить суммой «</w:t>
      </w:r>
      <w:r w:rsidRPr="0019700C">
        <w:rPr>
          <w:bCs/>
          <w:spacing w:val="-4"/>
          <w:szCs w:val="28"/>
        </w:rPr>
        <w:t>251,746</w:t>
      </w:r>
      <w:r>
        <w:rPr>
          <w:bCs/>
          <w:spacing w:val="-4"/>
          <w:szCs w:val="28"/>
        </w:rPr>
        <w:t>».</w:t>
      </w:r>
    </w:p>
    <w:p w:rsidR="00B442ED" w:rsidRPr="002663BF" w:rsidRDefault="0019700C" w:rsidP="00A12CA0">
      <w:pPr>
        <w:widowControl w:val="0"/>
        <w:suppressAutoHyphens/>
        <w:autoSpaceDE w:val="0"/>
        <w:spacing w:line="348" w:lineRule="auto"/>
        <w:ind w:firstLine="709"/>
        <w:jc w:val="both"/>
        <w:rPr>
          <w:rFonts w:eastAsia="Arial"/>
          <w:spacing w:val="-4"/>
          <w:szCs w:val="28"/>
          <w:lang w:eastAsia="ar-SA"/>
        </w:rPr>
      </w:pPr>
      <w:r>
        <w:rPr>
          <w:rFonts w:eastAsia="Arial"/>
          <w:spacing w:val="-4"/>
          <w:szCs w:val="28"/>
          <w:lang w:eastAsia="ar-SA"/>
        </w:rPr>
        <w:t>2</w:t>
      </w:r>
      <w:r w:rsidR="00543325" w:rsidRPr="002663BF">
        <w:rPr>
          <w:rFonts w:eastAsia="Arial"/>
          <w:spacing w:val="-4"/>
          <w:szCs w:val="28"/>
          <w:lang w:eastAsia="ar-SA"/>
        </w:rPr>
        <w:t>.</w:t>
      </w:r>
      <w:r w:rsidR="00B442ED" w:rsidRPr="002663BF">
        <w:rPr>
          <w:rFonts w:eastAsia="Arial"/>
          <w:spacing w:val="-4"/>
          <w:szCs w:val="28"/>
          <w:lang w:eastAsia="ar-SA"/>
        </w:rPr>
        <w:t xml:space="preserve"> </w:t>
      </w:r>
      <w:proofErr w:type="gramStart"/>
      <w:r w:rsidR="00B442ED" w:rsidRPr="002663BF">
        <w:rPr>
          <w:rFonts w:eastAsia="Arial"/>
          <w:spacing w:val="-4"/>
          <w:szCs w:val="28"/>
          <w:lang w:eastAsia="ar-SA"/>
        </w:rPr>
        <w:t>Контроль за</w:t>
      </w:r>
      <w:proofErr w:type="gramEnd"/>
      <w:r w:rsidR="00B442ED" w:rsidRPr="002663BF">
        <w:rPr>
          <w:rFonts w:eastAsia="Arial"/>
          <w:spacing w:val="-4"/>
          <w:szCs w:val="28"/>
          <w:lang w:eastAsia="ar-SA"/>
        </w:rPr>
        <w:t xml:space="preserve"> выполнением настоящего постановления возложить на министерство образования и науки Самарской области.</w:t>
      </w:r>
    </w:p>
    <w:p w:rsidR="00B442ED" w:rsidRPr="002663BF" w:rsidRDefault="0019700C" w:rsidP="00A12CA0">
      <w:pPr>
        <w:widowControl w:val="0"/>
        <w:suppressAutoHyphens/>
        <w:autoSpaceDE w:val="0"/>
        <w:spacing w:line="348" w:lineRule="auto"/>
        <w:ind w:firstLine="709"/>
        <w:jc w:val="both"/>
        <w:rPr>
          <w:rFonts w:eastAsia="Arial"/>
          <w:spacing w:val="-4"/>
          <w:szCs w:val="28"/>
          <w:lang w:eastAsia="ar-SA"/>
        </w:rPr>
      </w:pPr>
      <w:r>
        <w:rPr>
          <w:rFonts w:eastAsia="Arial"/>
          <w:spacing w:val="-4"/>
          <w:szCs w:val="28"/>
          <w:lang w:eastAsia="ar-SA"/>
        </w:rPr>
        <w:t>3</w:t>
      </w:r>
      <w:r w:rsidR="00B442ED" w:rsidRPr="002663BF">
        <w:rPr>
          <w:rFonts w:eastAsia="Arial"/>
          <w:spacing w:val="-4"/>
          <w:szCs w:val="28"/>
          <w:lang w:eastAsia="ar-SA"/>
        </w:rPr>
        <w:t>. Опубликовать настоящее постановление в средствах массовой информации.</w:t>
      </w:r>
    </w:p>
    <w:p w:rsidR="00B442ED" w:rsidRPr="002663BF" w:rsidRDefault="0019700C" w:rsidP="00A12CA0">
      <w:pPr>
        <w:widowControl w:val="0"/>
        <w:suppressAutoHyphens/>
        <w:autoSpaceDE w:val="0"/>
        <w:spacing w:line="348" w:lineRule="auto"/>
        <w:ind w:firstLine="709"/>
        <w:jc w:val="both"/>
        <w:rPr>
          <w:rFonts w:eastAsia="Arial"/>
          <w:szCs w:val="28"/>
          <w:lang w:eastAsia="ar-SA"/>
        </w:rPr>
      </w:pPr>
      <w:r>
        <w:rPr>
          <w:rFonts w:eastAsia="Arial"/>
          <w:szCs w:val="28"/>
          <w:lang w:eastAsia="ar-SA"/>
        </w:rPr>
        <w:t>4</w:t>
      </w:r>
      <w:r w:rsidR="00B442ED" w:rsidRPr="002663BF">
        <w:rPr>
          <w:rFonts w:eastAsia="Arial"/>
          <w:szCs w:val="28"/>
          <w:lang w:eastAsia="ar-SA"/>
        </w:rPr>
        <w:t>. Настоящее постановление вступает в силу со дня его официального опубликования</w:t>
      </w:r>
      <w:r w:rsidR="000512B2" w:rsidRPr="002663BF">
        <w:rPr>
          <w:rFonts w:eastAsia="Arial"/>
          <w:szCs w:val="28"/>
          <w:lang w:eastAsia="ar-SA"/>
        </w:rPr>
        <w:t>.</w:t>
      </w: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2663BF" w:rsidRPr="002663BF" w:rsidTr="00962F41">
        <w:tc>
          <w:tcPr>
            <w:tcW w:w="3828" w:type="dxa"/>
          </w:tcPr>
          <w:p w:rsidR="00B442ED" w:rsidRPr="002663BF" w:rsidRDefault="00B442ED" w:rsidP="00962F41">
            <w:pPr>
              <w:shd w:val="clear" w:color="auto" w:fill="FFFFFF"/>
              <w:jc w:val="center"/>
              <w:rPr>
                <w:sz w:val="24"/>
                <w:szCs w:val="24"/>
                <w:lang w:eastAsia="ar-SA"/>
              </w:rPr>
            </w:pPr>
          </w:p>
          <w:p w:rsidR="00B442ED" w:rsidRPr="002663BF" w:rsidRDefault="00B442ED" w:rsidP="00962F4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B442ED" w:rsidRPr="002663BF" w:rsidRDefault="00B442ED" w:rsidP="00962F4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B442ED" w:rsidRPr="002663BF" w:rsidRDefault="00B442ED" w:rsidP="00962F41">
            <w:pPr>
              <w:shd w:val="clear" w:color="auto" w:fill="FFFFFF"/>
              <w:jc w:val="center"/>
              <w:rPr>
                <w:szCs w:val="28"/>
              </w:rPr>
            </w:pPr>
            <w:r w:rsidRPr="002663BF">
              <w:rPr>
                <w:szCs w:val="28"/>
              </w:rPr>
              <w:t xml:space="preserve">Первый </w:t>
            </w:r>
            <w:r w:rsidRPr="002663BF">
              <w:rPr>
                <w:szCs w:val="28"/>
              </w:rPr>
              <w:br/>
              <w:t>вице-губернатор –</w:t>
            </w:r>
          </w:p>
          <w:p w:rsidR="00B442ED" w:rsidRPr="002663BF" w:rsidRDefault="00B442ED" w:rsidP="00962F41">
            <w:pPr>
              <w:widowControl w:val="0"/>
              <w:autoSpaceDE w:val="0"/>
              <w:jc w:val="center"/>
              <w:rPr>
                <w:szCs w:val="28"/>
                <w:lang w:eastAsia="ar-SA"/>
              </w:rPr>
            </w:pPr>
            <w:r w:rsidRPr="002663BF">
              <w:rPr>
                <w:szCs w:val="28"/>
              </w:rPr>
              <w:t>председатель Правительства Самарской области</w:t>
            </w:r>
          </w:p>
        </w:tc>
        <w:tc>
          <w:tcPr>
            <w:tcW w:w="5528" w:type="dxa"/>
          </w:tcPr>
          <w:p w:rsidR="00B442ED" w:rsidRPr="002663BF" w:rsidRDefault="00B442ED" w:rsidP="00962F41">
            <w:pPr>
              <w:jc w:val="right"/>
              <w:rPr>
                <w:sz w:val="24"/>
                <w:szCs w:val="24"/>
                <w:lang w:eastAsia="ar-SA"/>
              </w:rPr>
            </w:pPr>
          </w:p>
          <w:p w:rsidR="00B442ED" w:rsidRPr="002663BF" w:rsidRDefault="00B442ED" w:rsidP="00962F41">
            <w:pPr>
              <w:jc w:val="right"/>
              <w:rPr>
                <w:sz w:val="24"/>
                <w:szCs w:val="24"/>
              </w:rPr>
            </w:pPr>
          </w:p>
          <w:p w:rsidR="00B442ED" w:rsidRPr="002663BF" w:rsidRDefault="00B442ED" w:rsidP="00962F41">
            <w:pPr>
              <w:jc w:val="right"/>
              <w:rPr>
                <w:sz w:val="24"/>
                <w:szCs w:val="24"/>
              </w:rPr>
            </w:pPr>
          </w:p>
          <w:p w:rsidR="00B442ED" w:rsidRPr="002663BF" w:rsidRDefault="00B442ED" w:rsidP="00962F41">
            <w:pPr>
              <w:jc w:val="right"/>
              <w:rPr>
                <w:szCs w:val="28"/>
              </w:rPr>
            </w:pPr>
          </w:p>
          <w:p w:rsidR="00B442ED" w:rsidRPr="002663BF" w:rsidRDefault="00B442ED" w:rsidP="00962F41">
            <w:pPr>
              <w:jc w:val="right"/>
              <w:rPr>
                <w:szCs w:val="28"/>
              </w:rPr>
            </w:pPr>
          </w:p>
          <w:p w:rsidR="00B442ED" w:rsidRPr="002663BF" w:rsidRDefault="00B442ED" w:rsidP="00962F41">
            <w:pPr>
              <w:jc w:val="right"/>
              <w:rPr>
                <w:szCs w:val="28"/>
              </w:rPr>
            </w:pPr>
          </w:p>
          <w:p w:rsidR="00B442ED" w:rsidRPr="002663BF" w:rsidRDefault="00766BB0" w:rsidP="00766BB0">
            <w:pPr>
              <w:widowControl w:val="0"/>
              <w:autoSpaceDE w:val="0"/>
              <w:jc w:val="right"/>
              <w:rPr>
                <w:szCs w:val="28"/>
                <w:lang w:eastAsia="ar-SA"/>
              </w:rPr>
            </w:pPr>
            <w:proofErr w:type="spellStart"/>
            <w:r w:rsidRPr="002663BF">
              <w:rPr>
                <w:szCs w:val="28"/>
              </w:rPr>
              <w:t>В.В.Кудряшов</w:t>
            </w:r>
            <w:proofErr w:type="spellEnd"/>
          </w:p>
        </w:tc>
      </w:tr>
    </w:tbl>
    <w:p w:rsidR="00532836" w:rsidRPr="002663BF" w:rsidRDefault="00532836" w:rsidP="00B442ED">
      <w:pPr>
        <w:widowControl w:val="0"/>
        <w:suppressAutoHyphens/>
        <w:autoSpaceDE w:val="0"/>
        <w:spacing w:line="360" w:lineRule="auto"/>
        <w:ind w:firstLine="709"/>
        <w:rPr>
          <w:rFonts w:eastAsia="Arial"/>
          <w:sz w:val="26"/>
          <w:szCs w:val="26"/>
          <w:lang w:eastAsia="ar-SA"/>
        </w:rPr>
      </w:pPr>
    </w:p>
    <w:p w:rsidR="008C6614" w:rsidRPr="002663BF" w:rsidRDefault="008C6614" w:rsidP="00B442ED">
      <w:pPr>
        <w:widowControl w:val="0"/>
        <w:suppressAutoHyphens/>
        <w:autoSpaceDE w:val="0"/>
        <w:spacing w:line="360" w:lineRule="auto"/>
        <w:ind w:firstLine="709"/>
        <w:rPr>
          <w:rFonts w:eastAsia="Arial"/>
          <w:sz w:val="26"/>
          <w:szCs w:val="26"/>
          <w:lang w:eastAsia="ar-SA"/>
        </w:rPr>
      </w:pPr>
    </w:p>
    <w:p w:rsidR="008C6614" w:rsidRPr="002663BF" w:rsidRDefault="008C6614" w:rsidP="00B442ED">
      <w:pPr>
        <w:widowControl w:val="0"/>
        <w:suppressAutoHyphens/>
        <w:autoSpaceDE w:val="0"/>
        <w:spacing w:line="360" w:lineRule="auto"/>
        <w:ind w:firstLine="709"/>
        <w:rPr>
          <w:rFonts w:eastAsia="Arial"/>
          <w:sz w:val="26"/>
          <w:szCs w:val="26"/>
          <w:lang w:eastAsia="ar-SA"/>
        </w:rPr>
      </w:pPr>
    </w:p>
    <w:p w:rsidR="008C6614" w:rsidRPr="002663BF" w:rsidRDefault="008C6614" w:rsidP="00B442ED">
      <w:pPr>
        <w:widowControl w:val="0"/>
        <w:suppressAutoHyphens/>
        <w:autoSpaceDE w:val="0"/>
        <w:spacing w:line="360" w:lineRule="auto"/>
        <w:ind w:firstLine="709"/>
        <w:rPr>
          <w:rFonts w:eastAsia="Arial"/>
          <w:sz w:val="26"/>
          <w:szCs w:val="26"/>
          <w:lang w:eastAsia="ar-SA"/>
        </w:rPr>
      </w:pPr>
    </w:p>
    <w:p w:rsidR="008C6614" w:rsidRPr="002663BF" w:rsidRDefault="008C6614" w:rsidP="00B442ED">
      <w:pPr>
        <w:widowControl w:val="0"/>
        <w:suppressAutoHyphens/>
        <w:autoSpaceDE w:val="0"/>
        <w:spacing w:line="360" w:lineRule="auto"/>
        <w:ind w:firstLine="709"/>
        <w:rPr>
          <w:rFonts w:eastAsia="Arial"/>
          <w:sz w:val="26"/>
          <w:szCs w:val="26"/>
          <w:lang w:eastAsia="ar-SA"/>
        </w:rPr>
      </w:pPr>
    </w:p>
    <w:p w:rsidR="0053751A" w:rsidRPr="002663BF" w:rsidRDefault="0053751A" w:rsidP="00B442ED">
      <w:pPr>
        <w:widowControl w:val="0"/>
        <w:suppressAutoHyphens/>
        <w:autoSpaceDE w:val="0"/>
        <w:spacing w:line="360" w:lineRule="auto"/>
        <w:ind w:firstLine="709"/>
        <w:rPr>
          <w:rFonts w:eastAsia="Arial"/>
          <w:sz w:val="26"/>
          <w:szCs w:val="26"/>
          <w:lang w:eastAsia="ar-SA"/>
        </w:rPr>
      </w:pPr>
    </w:p>
    <w:p w:rsidR="0053751A" w:rsidRPr="002663BF" w:rsidRDefault="0053751A" w:rsidP="00B442ED">
      <w:pPr>
        <w:widowControl w:val="0"/>
        <w:suppressAutoHyphens/>
        <w:autoSpaceDE w:val="0"/>
        <w:spacing w:line="360" w:lineRule="auto"/>
        <w:ind w:firstLine="709"/>
        <w:rPr>
          <w:rFonts w:eastAsia="Arial"/>
          <w:sz w:val="26"/>
          <w:szCs w:val="26"/>
          <w:lang w:eastAsia="ar-SA"/>
        </w:rPr>
      </w:pPr>
    </w:p>
    <w:p w:rsidR="0053751A" w:rsidRPr="002663BF" w:rsidRDefault="0053751A" w:rsidP="00B442ED">
      <w:pPr>
        <w:widowControl w:val="0"/>
        <w:suppressAutoHyphens/>
        <w:autoSpaceDE w:val="0"/>
        <w:spacing w:line="360" w:lineRule="auto"/>
        <w:ind w:firstLine="709"/>
        <w:rPr>
          <w:rFonts w:eastAsia="Arial"/>
          <w:sz w:val="26"/>
          <w:szCs w:val="26"/>
          <w:lang w:eastAsia="ar-SA"/>
        </w:rPr>
      </w:pPr>
    </w:p>
    <w:p w:rsidR="000922C7" w:rsidRPr="002663BF" w:rsidRDefault="00766BB0" w:rsidP="00766BB0">
      <w:pPr>
        <w:widowControl w:val="0"/>
        <w:autoSpaceDE w:val="0"/>
      </w:pPr>
      <w:bookmarkStart w:id="0" w:name="_GoBack"/>
      <w:bookmarkEnd w:id="0"/>
      <w:r w:rsidRPr="002663BF">
        <w:rPr>
          <w:szCs w:val="28"/>
          <w:lang w:eastAsia="ar-SA"/>
        </w:rPr>
        <w:t>Кирина 3336144</w:t>
      </w:r>
    </w:p>
    <w:sectPr w:rsidR="000922C7" w:rsidRPr="002663BF" w:rsidSect="001C71BE">
      <w:headerReference w:type="even" r:id="rId10"/>
      <w:headerReference w:type="default" r:id="rId11"/>
      <w:pgSz w:w="11906" w:h="16838"/>
      <w:pgMar w:top="851" w:right="1418" w:bottom="1135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E42" w:rsidRDefault="00962E42">
      <w:r>
        <w:separator/>
      </w:r>
    </w:p>
  </w:endnote>
  <w:endnote w:type="continuationSeparator" w:id="0">
    <w:p w:rsidR="00962E42" w:rsidRDefault="0096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E42" w:rsidRDefault="00962E42">
      <w:r>
        <w:separator/>
      </w:r>
    </w:p>
  </w:footnote>
  <w:footnote w:type="continuationSeparator" w:id="0">
    <w:p w:rsidR="00962E42" w:rsidRDefault="00962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5AE" w:rsidRDefault="00E465AE" w:rsidP="00C64EF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65AE" w:rsidRDefault="00E465A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5AE" w:rsidRDefault="00E465AE" w:rsidP="00C64EF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41F96">
      <w:rPr>
        <w:rStyle w:val="a6"/>
        <w:noProof/>
      </w:rPr>
      <w:t>6</w:t>
    </w:r>
    <w:r>
      <w:rPr>
        <w:rStyle w:val="a6"/>
      </w:rPr>
      <w:fldChar w:fldCharType="end"/>
    </w:r>
  </w:p>
  <w:p w:rsidR="00E465AE" w:rsidRDefault="00E465AE">
    <w:pPr>
      <w:pStyle w:val="a4"/>
    </w:pPr>
  </w:p>
  <w:p w:rsidR="00E465AE" w:rsidRDefault="00E465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821FD"/>
    <w:multiLevelType w:val="hybridMultilevel"/>
    <w:tmpl w:val="1A7C471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94C"/>
    <w:rsid w:val="00000291"/>
    <w:rsid w:val="0000072B"/>
    <w:rsid w:val="0000402C"/>
    <w:rsid w:val="00007894"/>
    <w:rsid w:val="00011C47"/>
    <w:rsid w:val="00012EF1"/>
    <w:rsid w:val="0001419C"/>
    <w:rsid w:val="0001424D"/>
    <w:rsid w:val="00014B2A"/>
    <w:rsid w:val="00014F97"/>
    <w:rsid w:val="00016502"/>
    <w:rsid w:val="00016DCE"/>
    <w:rsid w:val="0002090F"/>
    <w:rsid w:val="000209B8"/>
    <w:rsid w:val="000228E7"/>
    <w:rsid w:val="00023156"/>
    <w:rsid w:val="00023B82"/>
    <w:rsid w:val="0002457B"/>
    <w:rsid w:val="00030091"/>
    <w:rsid w:val="00030C5C"/>
    <w:rsid w:val="00031168"/>
    <w:rsid w:val="000313D5"/>
    <w:rsid w:val="0003199B"/>
    <w:rsid w:val="00032CCB"/>
    <w:rsid w:val="00034EFF"/>
    <w:rsid w:val="000363AA"/>
    <w:rsid w:val="00036702"/>
    <w:rsid w:val="000378B0"/>
    <w:rsid w:val="0004086D"/>
    <w:rsid w:val="00040EB4"/>
    <w:rsid w:val="00042DEF"/>
    <w:rsid w:val="00044417"/>
    <w:rsid w:val="00044672"/>
    <w:rsid w:val="00044D50"/>
    <w:rsid w:val="0004746D"/>
    <w:rsid w:val="0004765A"/>
    <w:rsid w:val="000512B2"/>
    <w:rsid w:val="00051723"/>
    <w:rsid w:val="00052114"/>
    <w:rsid w:val="00053656"/>
    <w:rsid w:val="000557DF"/>
    <w:rsid w:val="0005603D"/>
    <w:rsid w:val="000600D8"/>
    <w:rsid w:val="000613EC"/>
    <w:rsid w:val="00061855"/>
    <w:rsid w:val="00061AA2"/>
    <w:rsid w:val="0006237D"/>
    <w:rsid w:val="00064A44"/>
    <w:rsid w:val="00065A65"/>
    <w:rsid w:val="0006648D"/>
    <w:rsid w:val="00066F8E"/>
    <w:rsid w:val="000744E7"/>
    <w:rsid w:val="000753B1"/>
    <w:rsid w:val="0008165C"/>
    <w:rsid w:val="00085B76"/>
    <w:rsid w:val="00085D2D"/>
    <w:rsid w:val="00086F83"/>
    <w:rsid w:val="0009154B"/>
    <w:rsid w:val="00092276"/>
    <w:rsid w:val="000922C7"/>
    <w:rsid w:val="00094739"/>
    <w:rsid w:val="000949E9"/>
    <w:rsid w:val="00096D54"/>
    <w:rsid w:val="00097923"/>
    <w:rsid w:val="000A17A8"/>
    <w:rsid w:val="000A1840"/>
    <w:rsid w:val="000A21AE"/>
    <w:rsid w:val="000A23A3"/>
    <w:rsid w:val="000A24E4"/>
    <w:rsid w:val="000A2AEA"/>
    <w:rsid w:val="000A42DC"/>
    <w:rsid w:val="000A44A8"/>
    <w:rsid w:val="000A4F31"/>
    <w:rsid w:val="000A5C1F"/>
    <w:rsid w:val="000A5DC2"/>
    <w:rsid w:val="000A6169"/>
    <w:rsid w:val="000A662C"/>
    <w:rsid w:val="000A6E59"/>
    <w:rsid w:val="000A70E2"/>
    <w:rsid w:val="000A72B2"/>
    <w:rsid w:val="000A7AC3"/>
    <w:rsid w:val="000B1CD6"/>
    <w:rsid w:val="000B214A"/>
    <w:rsid w:val="000B2DA5"/>
    <w:rsid w:val="000B3375"/>
    <w:rsid w:val="000B4FA0"/>
    <w:rsid w:val="000B4FD4"/>
    <w:rsid w:val="000B5A54"/>
    <w:rsid w:val="000B5B73"/>
    <w:rsid w:val="000B610A"/>
    <w:rsid w:val="000B61DC"/>
    <w:rsid w:val="000B6243"/>
    <w:rsid w:val="000C0D7C"/>
    <w:rsid w:val="000C289F"/>
    <w:rsid w:val="000C29B6"/>
    <w:rsid w:val="000C3065"/>
    <w:rsid w:val="000C37EA"/>
    <w:rsid w:val="000C3FEB"/>
    <w:rsid w:val="000C444F"/>
    <w:rsid w:val="000C4A38"/>
    <w:rsid w:val="000C4A7A"/>
    <w:rsid w:val="000C55FB"/>
    <w:rsid w:val="000C5783"/>
    <w:rsid w:val="000C62BA"/>
    <w:rsid w:val="000C6AC6"/>
    <w:rsid w:val="000C6CEC"/>
    <w:rsid w:val="000D0CA5"/>
    <w:rsid w:val="000D186A"/>
    <w:rsid w:val="000D1B07"/>
    <w:rsid w:val="000D20AB"/>
    <w:rsid w:val="000D21FC"/>
    <w:rsid w:val="000D28BC"/>
    <w:rsid w:val="000D39F0"/>
    <w:rsid w:val="000D44DE"/>
    <w:rsid w:val="000D72D9"/>
    <w:rsid w:val="000D798C"/>
    <w:rsid w:val="000E0512"/>
    <w:rsid w:val="000E1C9A"/>
    <w:rsid w:val="000E288B"/>
    <w:rsid w:val="000E304F"/>
    <w:rsid w:val="000E3148"/>
    <w:rsid w:val="000E31E2"/>
    <w:rsid w:val="000E367F"/>
    <w:rsid w:val="000E40B9"/>
    <w:rsid w:val="000E486E"/>
    <w:rsid w:val="000E4A64"/>
    <w:rsid w:val="000E5CED"/>
    <w:rsid w:val="000E66AB"/>
    <w:rsid w:val="000F11D0"/>
    <w:rsid w:val="000F3397"/>
    <w:rsid w:val="000F51EB"/>
    <w:rsid w:val="000F547D"/>
    <w:rsid w:val="000F5D2A"/>
    <w:rsid w:val="000F68B3"/>
    <w:rsid w:val="00100536"/>
    <w:rsid w:val="00100886"/>
    <w:rsid w:val="00101E80"/>
    <w:rsid w:val="001021F9"/>
    <w:rsid w:val="00102ACA"/>
    <w:rsid w:val="00105736"/>
    <w:rsid w:val="001065BA"/>
    <w:rsid w:val="00106D31"/>
    <w:rsid w:val="00111567"/>
    <w:rsid w:val="00112A4C"/>
    <w:rsid w:val="00112F44"/>
    <w:rsid w:val="00113E4D"/>
    <w:rsid w:val="00114933"/>
    <w:rsid w:val="00114FAA"/>
    <w:rsid w:val="00115471"/>
    <w:rsid w:val="0011558B"/>
    <w:rsid w:val="00115E0D"/>
    <w:rsid w:val="0011637F"/>
    <w:rsid w:val="001167FB"/>
    <w:rsid w:val="00117711"/>
    <w:rsid w:val="00117F7B"/>
    <w:rsid w:val="00121064"/>
    <w:rsid w:val="00121071"/>
    <w:rsid w:val="0012173F"/>
    <w:rsid w:val="0012332F"/>
    <w:rsid w:val="00126A9D"/>
    <w:rsid w:val="001271E1"/>
    <w:rsid w:val="0013139E"/>
    <w:rsid w:val="0013189F"/>
    <w:rsid w:val="001318DC"/>
    <w:rsid w:val="00131EE9"/>
    <w:rsid w:val="00131EFD"/>
    <w:rsid w:val="001323A1"/>
    <w:rsid w:val="001336D6"/>
    <w:rsid w:val="00134899"/>
    <w:rsid w:val="00135428"/>
    <w:rsid w:val="00142FAD"/>
    <w:rsid w:val="001460EF"/>
    <w:rsid w:val="00147002"/>
    <w:rsid w:val="00151D97"/>
    <w:rsid w:val="00152367"/>
    <w:rsid w:val="001544DE"/>
    <w:rsid w:val="0015682F"/>
    <w:rsid w:val="00156D3E"/>
    <w:rsid w:val="00160E44"/>
    <w:rsid w:val="00161F70"/>
    <w:rsid w:val="00162329"/>
    <w:rsid w:val="001628D8"/>
    <w:rsid w:val="001652BC"/>
    <w:rsid w:val="0016533A"/>
    <w:rsid w:val="00165C40"/>
    <w:rsid w:val="00170618"/>
    <w:rsid w:val="00172434"/>
    <w:rsid w:val="00172AFE"/>
    <w:rsid w:val="00174926"/>
    <w:rsid w:val="001762AC"/>
    <w:rsid w:val="0017758B"/>
    <w:rsid w:val="00180EAF"/>
    <w:rsid w:val="0018152F"/>
    <w:rsid w:val="00183036"/>
    <w:rsid w:val="00183D4C"/>
    <w:rsid w:val="0018579E"/>
    <w:rsid w:val="00187223"/>
    <w:rsid w:val="001902E9"/>
    <w:rsid w:val="00190907"/>
    <w:rsid w:val="00192696"/>
    <w:rsid w:val="00192841"/>
    <w:rsid w:val="00193405"/>
    <w:rsid w:val="0019377A"/>
    <w:rsid w:val="00194891"/>
    <w:rsid w:val="00195CA1"/>
    <w:rsid w:val="0019700C"/>
    <w:rsid w:val="001A057D"/>
    <w:rsid w:val="001A18A2"/>
    <w:rsid w:val="001A2FB9"/>
    <w:rsid w:val="001A4392"/>
    <w:rsid w:val="001A48FC"/>
    <w:rsid w:val="001A5957"/>
    <w:rsid w:val="001A5EFD"/>
    <w:rsid w:val="001A64F2"/>
    <w:rsid w:val="001A73A1"/>
    <w:rsid w:val="001B0FB1"/>
    <w:rsid w:val="001B11BE"/>
    <w:rsid w:val="001B1854"/>
    <w:rsid w:val="001B3249"/>
    <w:rsid w:val="001B5701"/>
    <w:rsid w:val="001B6077"/>
    <w:rsid w:val="001B6A68"/>
    <w:rsid w:val="001B7C10"/>
    <w:rsid w:val="001C0C06"/>
    <w:rsid w:val="001C11B5"/>
    <w:rsid w:val="001C17C1"/>
    <w:rsid w:val="001C42F4"/>
    <w:rsid w:val="001C462F"/>
    <w:rsid w:val="001C572D"/>
    <w:rsid w:val="001C5CCB"/>
    <w:rsid w:val="001C71BE"/>
    <w:rsid w:val="001C76D5"/>
    <w:rsid w:val="001D177A"/>
    <w:rsid w:val="001D343C"/>
    <w:rsid w:val="001D38FA"/>
    <w:rsid w:val="001D53E4"/>
    <w:rsid w:val="001D5458"/>
    <w:rsid w:val="001D65E9"/>
    <w:rsid w:val="001D71C3"/>
    <w:rsid w:val="001D7351"/>
    <w:rsid w:val="001E0493"/>
    <w:rsid w:val="001E061A"/>
    <w:rsid w:val="001E0BA1"/>
    <w:rsid w:val="001E0D19"/>
    <w:rsid w:val="001E1A43"/>
    <w:rsid w:val="001E2884"/>
    <w:rsid w:val="001E4613"/>
    <w:rsid w:val="001E5FD4"/>
    <w:rsid w:val="001E6170"/>
    <w:rsid w:val="001E6CEE"/>
    <w:rsid w:val="001E6E5C"/>
    <w:rsid w:val="001F194D"/>
    <w:rsid w:val="001F1D15"/>
    <w:rsid w:val="001F1FB9"/>
    <w:rsid w:val="001F24D8"/>
    <w:rsid w:val="001F2FDD"/>
    <w:rsid w:val="001F3F0D"/>
    <w:rsid w:val="001F62B5"/>
    <w:rsid w:val="001F6393"/>
    <w:rsid w:val="001F67F4"/>
    <w:rsid w:val="001F7412"/>
    <w:rsid w:val="002002BC"/>
    <w:rsid w:val="00200E5D"/>
    <w:rsid w:val="002018FC"/>
    <w:rsid w:val="0020423B"/>
    <w:rsid w:val="00206169"/>
    <w:rsid w:val="00211255"/>
    <w:rsid w:val="00212FAA"/>
    <w:rsid w:val="00213FF4"/>
    <w:rsid w:val="00214DB9"/>
    <w:rsid w:val="00215FE8"/>
    <w:rsid w:val="002163D6"/>
    <w:rsid w:val="002177AE"/>
    <w:rsid w:val="00217A6A"/>
    <w:rsid w:val="00217EEC"/>
    <w:rsid w:val="00217F29"/>
    <w:rsid w:val="002270E7"/>
    <w:rsid w:val="00227EDE"/>
    <w:rsid w:val="002312E5"/>
    <w:rsid w:val="00231938"/>
    <w:rsid w:val="002326D0"/>
    <w:rsid w:val="002332B5"/>
    <w:rsid w:val="002333E9"/>
    <w:rsid w:val="00233581"/>
    <w:rsid w:val="00234DEA"/>
    <w:rsid w:val="00235C4A"/>
    <w:rsid w:val="00236D65"/>
    <w:rsid w:val="00236EF9"/>
    <w:rsid w:val="00241062"/>
    <w:rsid w:val="0024268C"/>
    <w:rsid w:val="0024445F"/>
    <w:rsid w:val="0024566B"/>
    <w:rsid w:val="002456AE"/>
    <w:rsid w:val="002459CC"/>
    <w:rsid w:val="002467AA"/>
    <w:rsid w:val="002474FF"/>
    <w:rsid w:val="002500A2"/>
    <w:rsid w:val="002503A2"/>
    <w:rsid w:val="00250A4B"/>
    <w:rsid w:val="00250E91"/>
    <w:rsid w:val="00252055"/>
    <w:rsid w:val="00252554"/>
    <w:rsid w:val="00252E9D"/>
    <w:rsid w:val="0025362C"/>
    <w:rsid w:val="002540C4"/>
    <w:rsid w:val="00255055"/>
    <w:rsid w:val="00256771"/>
    <w:rsid w:val="00256C6C"/>
    <w:rsid w:val="00257582"/>
    <w:rsid w:val="00260835"/>
    <w:rsid w:val="002618E4"/>
    <w:rsid w:val="002626C0"/>
    <w:rsid w:val="00262A7C"/>
    <w:rsid w:val="002635C9"/>
    <w:rsid w:val="0026373F"/>
    <w:rsid w:val="00263930"/>
    <w:rsid w:val="00264AAC"/>
    <w:rsid w:val="002663BF"/>
    <w:rsid w:val="00266906"/>
    <w:rsid w:val="0026715B"/>
    <w:rsid w:val="0027434A"/>
    <w:rsid w:val="002746FD"/>
    <w:rsid w:val="0027489F"/>
    <w:rsid w:val="00275518"/>
    <w:rsid w:val="00275732"/>
    <w:rsid w:val="00276D19"/>
    <w:rsid w:val="0028019C"/>
    <w:rsid w:val="002802E3"/>
    <w:rsid w:val="00281C25"/>
    <w:rsid w:val="002850A3"/>
    <w:rsid w:val="002850C6"/>
    <w:rsid w:val="00285D9A"/>
    <w:rsid w:val="002863ED"/>
    <w:rsid w:val="002864C3"/>
    <w:rsid w:val="0028662F"/>
    <w:rsid w:val="00286CA4"/>
    <w:rsid w:val="00290438"/>
    <w:rsid w:val="00291A96"/>
    <w:rsid w:val="00294375"/>
    <w:rsid w:val="0029601F"/>
    <w:rsid w:val="002969C0"/>
    <w:rsid w:val="00296DC3"/>
    <w:rsid w:val="00297382"/>
    <w:rsid w:val="00297E6C"/>
    <w:rsid w:val="002A0CDD"/>
    <w:rsid w:val="002A4C3D"/>
    <w:rsid w:val="002A59BF"/>
    <w:rsid w:val="002A7DF9"/>
    <w:rsid w:val="002B1981"/>
    <w:rsid w:val="002B2DCD"/>
    <w:rsid w:val="002B403A"/>
    <w:rsid w:val="002B41FC"/>
    <w:rsid w:val="002B4D4A"/>
    <w:rsid w:val="002B6CCD"/>
    <w:rsid w:val="002B6E5C"/>
    <w:rsid w:val="002B76E3"/>
    <w:rsid w:val="002B793F"/>
    <w:rsid w:val="002C0D73"/>
    <w:rsid w:val="002C2C0B"/>
    <w:rsid w:val="002C2CAC"/>
    <w:rsid w:val="002C3F08"/>
    <w:rsid w:val="002C4C4D"/>
    <w:rsid w:val="002C562E"/>
    <w:rsid w:val="002C65B3"/>
    <w:rsid w:val="002C68A3"/>
    <w:rsid w:val="002C7807"/>
    <w:rsid w:val="002D04E0"/>
    <w:rsid w:val="002D08ED"/>
    <w:rsid w:val="002D0C2A"/>
    <w:rsid w:val="002D1D18"/>
    <w:rsid w:val="002D2C65"/>
    <w:rsid w:val="002D2E04"/>
    <w:rsid w:val="002D4083"/>
    <w:rsid w:val="002D4989"/>
    <w:rsid w:val="002D676C"/>
    <w:rsid w:val="002D6DEB"/>
    <w:rsid w:val="002E00A0"/>
    <w:rsid w:val="002E15F9"/>
    <w:rsid w:val="002E16ED"/>
    <w:rsid w:val="002E38BB"/>
    <w:rsid w:val="002E5ACE"/>
    <w:rsid w:val="002E6371"/>
    <w:rsid w:val="002E63EE"/>
    <w:rsid w:val="002E6788"/>
    <w:rsid w:val="002E7532"/>
    <w:rsid w:val="002F27B4"/>
    <w:rsid w:val="002F50FB"/>
    <w:rsid w:val="00301905"/>
    <w:rsid w:val="00302B53"/>
    <w:rsid w:val="00304337"/>
    <w:rsid w:val="00304C29"/>
    <w:rsid w:val="0030694E"/>
    <w:rsid w:val="00306E8D"/>
    <w:rsid w:val="0030707A"/>
    <w:rsid w:val="00310F39"/>
    <w:rsid w:val="0031182B"/>
    <w:rsid w:val="00311AC9"/>
    <w:rsid w:val="00313831"/>
    <w:rsid w:val="00315E6B"/>
    <w:rsid w:val="00315F38"/>
    <w:rsid w:val="003164B6"/>
    <w:rsid w:val="00316C63"/>
    <w:rsid w:val="003200C3"/>
    <w:rsid w:val="003204CD"/>
    <w:rsid w:val="003245A9"/>
    <w:rsid w:val="00325F3C"/>
    <w:rsid w:val="003264E0"/>
    <w:rsid w:val="00326569"/>
    <w:rsid w:val="003265CE"/>
    <w:rsid w:val="00331B89"/>
    <w:rsid w:val="00336296"/>
    <w:rsid w:val="003362AD"/>
    <w:rsid w:val="00336A81"/>
    <w:rsid w:val="00336EDD"/>
    <w:rsid w:val="003370C0"/>
    <w:rsid w:val="0033721D"/>
    <w:rsid w:val="0033783A"/>
    <w:rsid w:val="00340656"/>
    <w:rsid w:val="00340F9B"/>
    <w:rsid w:val="00343037"/>
    <w:rsid w:val="00343B35"/>
    <w:rsid w:val="00343E53"/>
    <w:rsid w:val="00345D6F"/>
    <w:rsid w:val="00345F7C"/>
    <w:rsid w:val="00347660"/>
    <w:rsid w:val="0034770A"/>
    <w:rsid w:val="00347E30"/>
    <w:rsid w:val="00347EAF"/>
    <w:rsid w:val="0035033C"/>
    <w:rsid w:val="003531B4"/>
    <w:rsid w:val="0035491C"/>
    <w:rsid w:val="003550E1"/>
    <w:rsid w:val="00355BE2"/>
    <w:rsid w:val="00356132"/>
    <w:rsid w:val="00356D10"/>
    <w:rsid w:val="00357535"/>
    <w:rsid w:val="00357EF4"/>
    <w:rsid w:val="003605F5"/>
    <w:rsid w:val="00361424"/>
    <w:rsid w:val="00362CAE"/>
    <w:rsid w:val="00362CE9"/>
    <w:rsid w:val="00364CFD"/>
    <w:rsid w:val="0036509B"/>
    <w:rsid w:val="0036580C"/>
    <w:rsid w:val="00366CB1"/>
    <w:rsid w:val="00366E19"/>
    <w:rsid w:val="00367174"/>
    <w:rsid w:val="003674F9"/>
    <w:rsid w:val="00370631"/>
    <w:rsid w:val="00374514"/>
    <w:rsid w:val="00375803"/>
    <w:rsid w:val="0037696A"/>
    <w:rsid w:val="00376C20"/>
    <w:rsid w:val="0037792E"/>
    <w:rsid w:val="00377A6D"/>
    <w:rsid w:val="00380282"/>
    <w:rsid w:val="003803DE"/>
    <w:rsid w:val="00382A48"/>
    <w:rsid w:val="00383445"/>
    <w:rsid w:val="0038562A"/>
    <w:rsid w:val="00386AA7"/>
    <w:rsid w:val="00386C62"/>
    <w:rsid w:val="003874D2"/>
    <w:rsid w:val="00390614"/>
    <w:rsid w:val="00391399"/>
    <w:rsid w:val="0039291D"/>
    <w:rsid w:val="00392F2F"/>
    <w:rsid w:val="003937B6"/>
    <w:rsid w:val="003942A7"/>
    <w:rsid w:val="0039627C"/>
    <w:rsid w:val="0039665C"/>
    <w:rsid w:val="00396846"/>
    <w:rsid w:val="0039695E"/>
    <w:rsid w:val="00397B8B"/>
    <w:rsid w:val="003A0304"/>
    <w:rsid w:val="003A324D"/>
    <w:rsid w:val="003A3DEE"/>
    <w:rsid w:val="003A5407"/>
    <w:rsid w:val="003A5EAE"/>
    <w:rsid w:val="003A6360"/>
    <w:rsid w:val="003B12F6"/>
    <w:rsid w:val="003B1D18"/>
    <w:rsid w:val="003B2188"/>
    <w:rsid w:val="003B3852"/>
    <w:rsid w:val="003B3F01"/>
    <w:rsid w:val="003B6495"/>
    <w:rsid w:val="003B792A"/>
    <w:rsid w:val="003B7C44"/>
    <w:rsid w:val="003C0EA7"/>
    <w:rsid w:val="003C1787"/>
    <w:rsid w:val="003C2862"/>
    <w:rsid w:val="003C28A7"/>
    <w:rsid w:val="003C35C9"/>
    <w:rsid w:val="003C36EC"/>
    <w:rsid w:val="003C373F"/>
    <w:rsid w:val="003C3AE2"/>
    <w:rsid w:val="003C4410"/>
    <w:rsid w:val="003C497D"/>
    <w:rsid w:val="003C4CB2"/>
    <w:rsid w:val="003C6D32"/>
    <w:rsid w:val="003C79FD"/>
    <w:rsid w:val="003D031E"/>
    <w:rsid w:val="003D24EE"/>
    <w:rsid w:val="003D3709"/>
    <w:rsid w:val="003D4C92"/>
    <w:rsid w:val="003D58D9"/>
    <w:rsid w:val="003D5F85"/>
    <w:rsid w:val="003D6CEA"/>
    <w:rsid w:val="003D7374"/>
    <w:rsid w:val="003E1AEA"/>
    <w:rsid w:val="003E1E8A"/>
    <w:rsid w:val="003E3E48"/>
    <w:rsid w:val="003E3E96"/>
    <w:rsid w:val="003E4433"/>
    <w:rsid w:val="003E64B4"/>
    <w:rsid w:val="003E6615"/>
    <w:rsid w:val="003F162D"/>
    <w:rsid w:val="003F226C"/>
    <w:rsid w:val="003F2A50"/>
    <w:rsid w:val="003F3130"/>
    <w:rsid w:val="003F3D43"/>
    <w:rsid w:val="003F4543"/>
    <w:rsid w:val="003F4CF8"/>
    <w:rsid w:val="003F4FA8"/>
    <w:rsid w:val="003F5B5D"/>
    <w:rsid w:val="003F6A56"/>
    <w:rsid w:val="003F7CAC"/>
    <w:rsid w:val="004000C2"/>
    <w:rsid w:val="0040097C"/>
    <w:rsid w:val="00401FD4"/>
    <w:rsid w:val="0040244A"/>
    <w:rsid w:val="004045B5"/>
    <w:rsid w:val="00404E13"/>
    <w:rsid w:val="004067A8"/>
    <w:rsid w:val="00407595"/>
    <w:rsid w:val="0040783D"/>
    <w:rsid w:val="004103FB"/>
    <w:rsid w:val="00410437"/>
    <w:rsid w:val="004127D8"/>
    <w:rsid w:val="00412C5A"/>
    <w:rsid w:val="00412E3B"/>
    <w:rsid w:val="004142FC"/>
    <w:rsid w:val="004168A1"/>
    <w:rsid w:val="0041722E"/>
    <w:rsid w:val="00420E68"/>
    <w:rsid w:val="00422F2B"/>
    <w:rsid w:val="00423798"/>
    <w:rsid w:val="00423D6D"/>
    <w:rsid w:val="00425F96"/>
    <w:rsid w:val="00426579"/>
    <w:rsid w:val="0043020C"/>
    <w:rsid w:val="00430ED6"/>
    <w:rsid w:val="0043366C"/>
    <w:rsid w:val="00435475"/>
    <w:rsid w:val="00436FD9"/>
    <w:rsid w:val="00437698"/>
    <w:rsid w:val="004422FD"/>
    <w:rsid w:val="00442FBC"/>
    <w:rsid w:val="0044663B"/>
    <w:rsid w:val="00446BBF"/>
    <w:rsid w:val="00447056"/>
    <w:rsid w:val="00447278"/>
    <w:rsid w:val="00450AA2"/>
    <w:rsid w:val="004523E4"/>
    <w:rsid w:val="00453A35"/>
    <w:rsid w:val="00453DAC"/>
    <w:rsid w:val="00455242"/>
    <w:rsid w:val="004572CA"/>
    <w:rsid w:val="0045799E"/>
    <w:rsid w:val="0046013D"/>
    <w:rsid w:val="00462935"/>
    <w:rsid w:val="0046308B"/>
    <w:rsid w:val="004636A4"/>
    <w:rsid w:val="004647D2"/>
    <w:rsid w:val="0046636A"/>
    <w:rsid w:val="00472723"/>
    <w:rsid w:val="004730D0"/>
    <w:rsid w:val="004732CB"/>
    <w:rsid w:val="0047343E"/>
    <w:rsid w:val="00473DCF"/>
    <w:rsid w:val="00475265"/>
    <w:rsid w:val="00476074"/>
    <w:rsid w:val="00476206"/>
    <w:rsid w:val="004763A6"/>
    <w:rsid w:val="00482960"/>
    <w:rsid w:val="0048361C"/>
    <w:rsid w:val="00483E23"/>
    <w:rsid w:val="00484847"/>
    <w:rsid w:val="00485969"/>
    <w:rsid w:val="00490819"/>
    <w:rsid w:val="00492557"/>
    <w:rsid w:val="004944F5"/>
    <w:rsid w:val="004949B2"/>
    <w:rsid w:val="00494B8D"/>
    <w:rsid w:val="004950CB"/>
    <w:rsid w:val="00495A26"/>
    <w:rsid w:val="00495A3F"/>
    <w:rsid w:val="00495BBB"/>
    <w:rsid w:val="00495FA7"/>
    <w:rsid w:val="0049623C"/>
    <w:rsid w:val="00496F1B"/>
    <w:rsid w:val="00497273"/>
    <w:rsid w:val="0049727E"/>
    <w:rsid w:val="00497558"/>
    <w:rsid w:val="004A1F60"/>
    <w:rsid w:val="004A4A59"/>
    <w:rsid w:val="004A4FD0"/>
    <w:rsid w:val="004A651B"/>
    <w:rsid w:val="004A6BAB"/>
    <w:rsid w:val="004A799F"/>
    <w:rsid w:val="004A7B73"/>
    <w:rsid w:val="004B1633"/>
    <w:rsid w:val="004B346C"/>
    <w:rsid w:val="004B417B"/>
    <w:rsid w:val="004B480D"/>
    <w:rsid w:val="004B4E35"/>
    <w:rsid w:val="004B6D10"/>
    <w:rsid w:val="004B6E27"/>
    <w:rsid w:val="004B7046"/>
    <w:rsid w:val="004B7D63"/>
    <w:rsid w:val="004C047D"/>
    <w:rsid w:val="004C092B"/>
    <w:rsid w:val="004C0F94"/>
    <w:rsid w:val="004C14FA"/>
    <w:rsid w:val="004C4662"/>
    <w:rsid w:val="004C5185"/>
    <w:rsid w:val="004C6A34"/>
    <w:rsid w:val="004C6D14"/>
    <w:rsid w:val="004C7AB9"/>
    <w:rsid w:val="004D0B3F"/>
    <w:rsid w:val="004D1875"/>
    <w:rsid w:val="004D22BD"/>
    <w:rsid w:val="004D39C4"/>
    <w:rsid w:val="004E0422"/>
    <w:rsid w:val="004E0654"/>
    <w:rsid w:val="004E0983"/>
    <w:rsid w:val="004E0C40"/>
    <w:rsid w:val="004E1CB2"/>
    <w:rsid w:val="004E3B93"/>
    <w:rsid w:val="004E573E"/>
    <w:rsid w:val="004E5942"/>
    <w:rsid w:val="004E5F97"/>
    <w:rsid w:val="004E6F01"/>
    <w:rsid w:val="004E7D07"/>
    <w:rsid w:val="004F129E"/>
    <w:rsid w:val="004F16C1"/>
    <w:rsid w:val="004F1B3F"/>
    <w:rsid w:val="004F24A4"/>
    <w:rsid w:val="004F2D92"/>
    <w:rsid w:val="004F2F32"/>
    <w:rsid w:val="004F469F"/>
    <w:rsid w:val="004F484F"/>
    <w:rsid w:val="004F55A0"/>
    <w:rsid w:val="00500B83"/>
    <w:rsid w:val="0050175E"/>
    <w:rsid w:val="005029C2"/>
    <w:rsid w:val="00503322"/>
    <w:rsid w:val="005046C3"/>
    <w:rsid w:val="00504CFF"/>
    <w:rsid w:val="005107BD"/>
    <w:rsid w:val="0051130A"/>
    <w:rsid w:val="005125A2"/>
    <w:rsid w:val="005125B0"/>
    <w:rsid w:val="005152B4"/>
    <w:rsid w:val="00516609"/>
    <w:rsid w:val="005167DF"/>
    <w:rsid w:val="0051767B"/>
    <w:rsid w:val="005177A7"/>
    <w:rsid w:val="00520730"/>
    <w:rsid w:val="00520C6E"/>
    <w:rsid w:val="00521E20"/>
    <w:rsid w:val="0052209E"/>
    <w:rsid w:val="0052325F"/>
    <w:rsid w:val="00523967"/>
    <w:rsid w:val="005246F5"/>
    <w:rsid w:val="005256AE"/>
    <w:rsid w:val="005263B9"/>
    <w:rsid w:val="0052776C"/>
    <w:rsid w:val="00527AAE"/>
    <w:rsid w:val="00530CD0"/>
    <w:rsid w:val="005321AF"/>
    <w:rsid w:val="0053234E"/>
    <w:rsid w:val="00532836"/>
    <w:rsid w:val="005330CE"/>
    <w:rsid w:val="00533511"/>
    <w:rsid w:val="00533DC0"/>
    <w:rsid w:val="005351EE"/>
    <w:rsid w:val="00535A28"/>
    <w:rsid w:val="00535D1A"/>
    <w:rsid w:val="0053700F"/>
    <w:rsid w:val="00537251"/>
    <w:rsid w:val="0053751A"/>
    <w:rsid w:val="00537AD0"/>
    <w:rsid w:val="00537FE2"/>
    <w:rsid w:val="00540033"/>
    <w:rsid w:val="005411C5"/>
    <w:rsid w:val="00541451"/>
    <w:rsid w:val="00541CF7"/>
    <w:rsid w:val="005422D6"/>
    <w:rsid w:val="00543045"/>
    <w:rsid w:val="00543325"/>
    <w:rsid w:val="00543763"/>
    <w:rsid w:val="00543AF8"/>
    <w:rsid w:val="00545AC0"/>
    <w:rsid w:val="00546099"/>
    <w:rsid w:val="00546B67"/>
    <w:rsid w:val="005478C4"/>
    <w:rsid w:val="00547BC2"/>
    <w:rsid w:val="0055083B"/>
    <w:rsid w:val="00551502"/>
    <w:rsid w:val="005524AB"/>
    <w:rsid w:val="005533B1"/>
    <w:rsid w:val="005542DF"/>
    <w:rsid w:val="00554BCF"/>
    <w:rsid w:val="00555FFF"/>
    <w:rsid w:val="005565BE"/>
    <w:rsid w:val="005577B0"/>
    <w:rsid w:val="00557DF5"/>
    <w:rsid w:val="005600F4"/>
    <w:rsid w:val="00560218"/>
    <w:rsid w:val="005605A8"/>
    <w:rsid w:val="00560C3F"/>
    <w:rsid w:val="00565323"/>
    <w:rsid w:val="0056560E"/>
    <w:rsid w:val="00565BB0"/>
    <w:rsid w:val="00565E20"/>
    <w:rsid w:val="00567292"/>
    <w:rsid w:val="005675F2"/>
    <w:rsid w:val="00572311"/>
    <w:rsid w:val="00573393"/>
    <w:rsid w:val="00574626"/>
    <w:rsid w:val="005748DC"/>
    <w:rsid w:val="005756BE"/>
    <w:rsid w:val="00576AF8"/>
    <w:rsid w:val="0057781E"/>
    <w:rsid w:val="00577A84"/>
    <w:rsid w:val="00577CDA"/>
    <w:rsid w:val="00577D55"/>
    <w:rsid w:val="00577F23"/>
    <w:rsid w:val="005806A9"/>
    <w:rsid w:val="005819F4"/>
    <w:rsid w:val="00582390"/>
    <w:rsid w:val="00583AC9"/>
    <w:rsid w:val="00583CE1"/>
    <w:rsid w:val="00584D10"/>
    <w:rsid w:val="00586B62"/>
    <w:rsid w:val="00587E10"/>
    <w:rsid w:val="00590CE3"/>
    <w:rsid w:val="005910E9"/>
    <w:rsid w:val="00591DF3"/>
    <w:rsid w:val="00592E7B"/>
    <w:rsid w:val="00593E5C"/>
    <w:rsid w:val="005952A6"/>
    <w:rsid w:val="005954AA"/>
    <w:rsid w:val="005A001E"/>
    <w:rsid w:val="005A02DD"/>
    <w:rsid w:val="005A42E6"/>
    <w:rsid w:val="005A5CD4"/>
    <w:rsid w:val="005A60FB"/>
    <w:rsid w:val="005A6ED7"/>
    <w:rsid w:val="005A7F84"/>
    <w:rsid w:val="005B2960"/>
    <w:rsid w:val="005B2EEC"/>
    <w:rsid w:val="005B4A9C"/>
    <w:rsid w:val="005B4B74"/>
    <w:rsid w:val="005B4F1A"/>
    <w:rsid w:val="005B5A15"/>
    <w:rsid w:val="005B6997"/>
    <w:rsid w:val="005C1873"/>
    <w:rsid w:val="005C2882"/>
    <w:rsid w:val="005C2B21"/>
    <w:rsid w:val="005C30CC"/>
    <w:rsid w:val="005C35FB"/>
    <w:rsid w:val="005C688B"/>
    <w:rsid w:val="005D0B7A"/>
    <w:rsid w:val="005D10E6"/>
    <w:rsid w:val="005D1FD4"/>
    <w:rsid w:val="005D22FA"/>
    <w:rsid w:val="005D352A"/>
    <w:rsid w:val="005D4CC9"/>
    <w:rsid w:val="005D76A3"/>
    <w:rsid w:val="005E0814"/>
    <w:rsid w:val="005E3041"/>
    <w:rsid w:val="005E32F8"/>
    <w:rsid w:val="005E35A3"/>
    <w:rsid w:val="005E467F"/>
    <w:rsid w:val="005E6D74"/>
    <w:rsid w:val="005E7547"/>
    <w:rsid w:val="005E79CA"/>
    <w:rsid w:val="005F1637"/>
    <w:rsid w:val="005F467F"/>
    <w:rsid w:val="005F5181"/>
    <w:rsid w:val="005F5530"/>
    <w:rsid w:val="005F562E"/>
    <w:rsid w:val="00604FAF"/>
    <w:rsid w:val="0060577D"/>
    <w:rsid w:val="00605EA9"/>
    <w:rsid w:val="00606E2F"/>
    <w:rsid w:val="0061151B"/>
    <w:rsid w:val="006129DF"/>
    <w:rsid w:val="00613A88"/>
    <w:rsid w:val="00613BAE"/>
    <w:rsid w:val="00614008"/>
    <w:rsid w:val="00614277"/>
    <w:rsid w:val="00614E33"/>
    <w:rsid w:val="006158E5"/>
    <w:rsid w:val="006167BE"/>
    <w:rsid w:val="00616D15"/>
    <w:rsid w:val="00617353"/>
    <w:rsid w:val="00617553"/>
    <w:rsid w:val="00621A17"/>
    <w:rsid w:val="00621A77"/>
    <w:rsid w:val="00621F48"/>
    <w:rsid w:val="006229E1"/>
    <w:rsid w:val="0062529D"/>
    <w:rsid w:val="00627E6D"/>
    <w:rsid w:val="0063143B"/>
    <w:rsid w:val="00632141"/>
    <w:rsid w:val="00633AD4"/>
    <w:rsid w:val="00636272"/>
    <w:rsid w:val="00637BC4"/>
    <w:rsid w:val="00641473"/>
    <w:rsid w:val="0064467A"/>
    <w:rsid w:val="006456AD"/>
    <w:rsid w:val="006461F0"/>
    <w:rsid w:val="00646762"/>
    <w:rsid w:val="00646833"/>
    <w:rsid w:val="00646E68"/>
    <w:rsid w:val="00647064"/>
    <w:rsid w:val="00650CD0"/>
    <w:rsid w:val="00650F99"/>
    <w:rsid w:val="00652A2F"/>
    <w:rsid w:val="00655C24"/>
    <w:rsid w:val="00655FBC"/>
    <w:rsid w:val="0065686C"/>
    <w:rsid w:val="006568B9"/>
    <w:rsid w:val="00656D4B"/>
    <w:rsid w:val="006576AC"/>
    <w:rsid w:val="00661274"/>
    <w:rsid w:val="0066258D"/>
    <w:rsid w:val="00662925"/>
    <w:rsid w:val="00667DCA"/>
    <w:rsid w:val="006704BB"/>
    <w:rsid w:val="006711B3"/>
    <w:rsid w:val="00671362"/>
    <w:rsid w:val="00671B3B"/>
    <w:rsid w:val="006722CC"/>
    <w:rsid w:val="00672640"/>
    <w:rsid w:val="0067446C"/>
    <w:rsid w:val="00674B6F"/>
    <w:rsid w:val="00674CB1"/>
    <w:rsid w:val="00675AF1"/>
    <w:rsid w:val="0067601C"/>
    <w:rsid w:val="00680219"/>
    <w:rsid w:val="00680C6B"/>
    <w:rsid w:val="00680EBE"/>
    <w:rsid w:val="006810E5"/>
    <w:rsid w:val="00681BC7"/>
    <w:rsid w:val="00683318"/>
    <w:rsid w:val="00683D9C"/>
    <w:rsid w:val="00685F38"/>
    <w:rsid w:val="00687C2B"/>
    <w:rsid w:val="00693277"/>
    <w:rsid w:val="00694714"/>
    <w:rsid w:val="00694DCC"/>
    <w:rsid w:val="00694E3C"/>
    <w:rsid w:val="00695122"/>
    <w:rsid w:val="006A06EB"/>
    <w:rsid w:val="006A23A4"/>
    <w:rsid w:val="006A5CB1"/>
    <w:rsid w:val="006A6208"/>
    <w:rsid w:val="006A73DC"/>
    <w:rsid w:val="006B06E4"/>
    <w:rsid w:val="006B10D6"/>
    <w:rsid w:val="006B542D"/>
    <w:rsid w:val="006B5ABC"/>
    <w:rsid w:val="006B5D1F"/>
    <w:rsid w:val="006B6603"/>
    <w:rsid w:val="006C0F89"/>
    <w:rsid w:val="006C1674"/>
    <w:rsid w:val="006C175A"/>
    <w:rsid w:val="006C3B9F"/>
    <w:rsid w:val="006C3E8D"/>
    <w:rsid w:val="006C4F40"/>
    <w:rsid w:val="006C635D"/>
    <w:rsid w:val="006C67EA"/>
    <w:rsid w:val="006C6E7D"/>
    <w:rsid w:val="006C76C2"/>
    <w:rsid w:val="006C77ED"/>
    <w:rsid w:val="006C77FD"/>
    <w:rsid w:val="006C7E12"/>
    <w:rsid w:val="006D130D"/>
    <w:rsid w:val="006D2D34"/>
    <w:rsid w:val="006D2F23"/>
    <w:rsid w:val="006D325B"/>
    <w:rsid w:val="006D5B29"/>
    <w:rsid w:val="006D6933"/>
    <w:rsid w:val="006D7ED8"/>
    <w:rsid w:val="006E1C0E"/>
    <w:rsid w:val="006E23EB"/>
    <w:rsid w:val="006E25AB"/>
    <w:rsid w:val="006E2744"/>
    <w:rsid w:val="006E31CE"/>
    <w:rsid w:val="006E3298"/>
    <w:rsid w:val="006E3AA4"/>
    <w:rsid w:val="006E41F8"/>
    <w:rsid w:val="006E4A50"/>
    <w:rsid w:val="006E4BC0"/>
    <w:rsid w:val="006E77D9"/>
    <w:rsid w:val="006F1874"/>
    <w:rsid w:val="006F3C9C"/>
    <w:rsid w:val="006F5165"/>
    <w:rsid w:val="006F784A"/>
    <w:rsid w:val="006F7911"/>
    <w:rsid w:val="00700C10"/>
    <w:rsid w:val="0070122A"/>
    <w:rsid w:val="00701E4E"/>
    <w:rsid w:val="00702AC7"/>
    <w:rsid w:val="0070392C"/>
    <w:rsid w:val="007051A9"/>
    <w:rsid w:val="0070659D"/>
    <w:rsid w:val="00707431"/>
    <w:rsid w:val="00710165"/>
    <w:rsid w:val="00711F7D"/>
    <w:rsid w:val="00713241"/>
    <w:rsid w:val="007139C4"/>
    <w:rsid w:val="00713F00"/>
    <w:rsid w:val="00715FF6"/>
    <w:rsid w:val="0071740E"/>
    <w:rsid w:val="00717DE2"/>
    <w:rsid w:val="0072028A"/>
    <w:rsid w:val="007215C3"/>
    <w:rsid w:val="00723F0A"/>
    <w:rsid w:val="00724D30"/>
    <w:rsid w:val="00725A8A"/>
    <w:rsid w:val="007266C9"/>
    <w:rsid w:val="00730453"/>
    <w:rsid w:val="0073053F"/>
    <w:rsid w:val="007341BC"/>
    <w:rsid w:val="0073582E"/>
    <w:rsid w:val="00737D4E"/>
    <w:rsid w:val="00741723"/>
    <w:rsid w:val="00743868"/>
    <w:rsid w:val="007467D4"/>
    <w:rsid w:val="00746875"/>
    <w:rsid w:val="00746C43"/>
    <w:rsid w:val="00747E93"/>
    <w:rsid w:val="00750BE1"/>
    <w:rsid w:val="007514D1"/>
    <w:rsid w:val="007519D8"/>
    <w:rsid w:val="00751D83"/>
    <w:rsid w:val="00753804"/>
    <w:rsid w:val="00753C18"/>
    <w:rsid w:val="00757DA7"/>
    <w:rsid w:val="00760A54"/>
    <w:rsid w:val="00761B4B"/>
    <w:rsid w:val="00761C59"/>
    <w:rsid w:val="00765C2E"/>
    <w:rsid w:val="00765DDC"/>
    <w:rsid w:val="00766BB0"/>
    <w:rsid w:val="0077057B"/>
    <w:rsid w:val="00771612"/>
    <w:rsid w:val="00771643"/>
    <w:rsid w:val="00773C19"/>
    <w:rsid w:val="007746A5"/>
    <w:rsid w:val="007749DC"/>
    <w:rsid w:val="00775340"/>
    <w:rsid w:val="0077589F"/>
    <w:rsid w:val="00775CB4"/>
    <w:rsid w:val="00776751"/>
    <w:rsid w:val="00776C2D"/>
    <w:rsid w:val="00777BCF"/>
    <w:rsid w:val="00777D14"/>
    <w:rsid w:val="00777E46"/>
    <w:rsid w:val="007810D8"/>
    <w:rsid w:val="00783A5F"/>
    <w:rsid w:val="00785FFC"/>
    <w:rsid w:val="007877A5"/>
    <w:rsid w:val="00790035"/>
    <w:rsid w:val="0079210E"/>
    <w:rsid w:val="007934F7"/>
    <w:rsid w:val="0079387D"/>
    <w:rsid w:val="0079495B"/>
    <w:rsid w:val="00796F65"/>
    <w:rsid w:val="00797978"/>
    <w:rsid w:val="007A0004"/>
    <w:rsid w:val="007A10B2"/>
    <w:rsid w:val="007A2355"/>
    <w:rsid w:val="007A353C"/>
    <w:rsid w:val="007A363F"/>
    <w:rsid w:val="007A423E"/>
    <w:rsid w:val="007A42AB"/>
    <w:rsid w:val="007A4896"/>
    <w:rsid w:val="007A6083"/>
    <w:rsid w:val="007A6347"/>
    <w:rsid w:val="007A6EB8"/>
    <w:rsid w:val="007A7374"/>
    <w:rsid w:val="007A75F5"/>
    <w:rsid w:val="007A7D75"/>
    <w:rsid w:val="007B0071"/>
    <w:rsid w:val="007B367A"/>
    <w:rsid w:val="007B36A0"/>
    <w:rsid w:val="007B3DDB"/>
    <w:rsid w:val="007B4FC0"/>
    <w:rsid w:val="007B52DD"/>
    <w:rsid w:val="007B700A"/>
    <w:rsid w:val="007B7903"/>
    <w:rsid w:val="007B7B33"/>
    <w:rsid w:val="007C0576"/>
    <w:rsid w:val="007C0A09"/>
    <w:rsid w:val="007C0C9A"/>
    <w:rsid w:val="007C116F"/>
    <w:rsid w:val="007C1681"/>
    <w:rsid w:val="007C2504"/>
    <w:rsid w:val="007C6114"/>
    <w:rsid w:val="007C6922"/>
    <w:rsid w:val="007C7101"/>
    <w:rsid w:val="007D0F58"/>
    <w:rsid w:val="007D17C6"/>
    <w:rsid w:val="007D394C"/>
    <w:rsid w:val="007D4DBA"/>
    <w:rsid w:val="007D5F5B"/>
    <w:rsid w:val="007E001E"/>
    <w:rsid w:val="007E1E18"/>
    <w:rsid w:val="007E2D6E"/>
    <w:rsid w:val="007E328F"/>
    <w:rsid w:val="007E37FF"/>
    <w:rsid w:val="007E6C40"/>
    <w:rsid w:val="007E6CAC"/>
    <w:rsid w:val="007E78E5"/>
    <w:rsid w:val="007E78F7"/>
    <w:rsid w:val="007E7BED"/>
    <w:rsid w:val="007F00EE"/>
    <w:rsid w:val="007F092F"/>
    <w:rsid w:val="007F2F51"/>
    <w:rsid w:val="007F3439"/>
    <w:rsid w:val="007F3ABA"/>
    <w:rsid w:val="007F57E3"/>
    <w:rsid w:val="007F5B37"/>
    <w:rsid w:val="007F611A"/>
    <w:rsid w:val="007F7054"/>
    <w:rsid w:val="0080094C"/>
    <w:rsid w:val="00801303"/>
    <w:rsid w:val="0080137E"/>
    <w:rsid w:val="00802C65"/>
    <w:rsid w:val="00803035"/>
    <w:rsid w:val="008041E0"/>
    <w:rsid w:val="008054EE"/>
    <w:rsid w:val="00807803"/>
    <w:rsid w:val="00807941"/>
    <w:rsid w:val="0081153A"/>
    <w:rsid w:val="008127BA"/>
    <w:rsid w:val="00813900"/>
    <w:rsid w:val="008144C6"/>
    <w:rsid w:val="0081615F"/>
    <w:rsid w:val="00817D7D"/>
    <w:rsid w:val="00821BBF"/>
    <w:rsid w:val="0082305C"/>
    <w:rsid w:val="00825E87"/>
    <w:rsid w:val="008302CE"/>
    <w:rsid w:val="00830806"/>
    <w:rsid w:val="0083345D"/>
    <w:rsid w:val="00833E2E"/>
    <w:rsid w:val="00834DDD"/>
    <w:rsid w:val="00836384"/>
    <w:rsid w:val="00836AFF"/>
    <w:rsid w:val="00842CB9"/>
    <w:rsid w:val="00845D1D"/>
    <w:rsid w:val="00850E36"/>
    <w:rsid w:val="00853C1F"/>
    <w:rsid w:val="00854259"/>
    <w:rsid w:val="008557E5"/>
    <w:rsid w:val="00855CB2"/>
    <w:rsid w:val="008565ED"/>
    <w:rsid w:val="0086059E"/>
    <w:rsid w:val="008641B2"/>
    <w:rsid w:val="00865340"/>
    <w:rsid w:val="00866064"/>
    <w:rsid w:val="008660E7"/>
    <w:rsid w:val="008707FE"/>
    <w:rsid w:val="008715A9"/>
    <w:rsid w:val="00871C0F"/>
    <w:rsid w:val="00872376"/>
    <w:rsid w:val="00873B3E"/>
    <w:rsid w:val="00875101"/>
    <w:rsid w:val="008754CA"/>
    <w:rsid w:val="00876E74"/>
    <w:rsid w:val="0087717B"/>
    <w:rsid w:val="008803A7"/>
    <w:rsid w:val="0088247C"/>
    <w:rsid w:val="00882CDC"/>
    <w:rsid w:val="008847DC"/>
    <w:rsid w:val="00885731"/>
    <w:rsid w:val="00886C6E"/>
    <w:rsid w:val="00887DF4"/>
    <w:rsid w:val="008907DF"/>
    <w:rsid w:val="00892034"/>
    <w:rsid w:val="00893931"/>
    <w:rsid w:val="008941B9"/>
    <w:rsid w:val="00894BCC"/>
    <w:rsid w:val="00895498"/>
    <w:rsid w:val="008954D9"/>
    <w:rsid w:val="00895537"/>
    <w:rsid w:val="0089562A"/>
    <w:rsid w:val="00895DAE"/>
    <w:rsid w:val="00896A3A"/>
    <w:rsid w:val="008978BA"/>
    <w:rsid w:val="00897998"/>
    <w:rsid w:val="008A06F6"/>
    <w:rsid w:val="008A1302"/>
    <w:rsid w:val="008A29EC"/>
    <w:rsid w:val="008A2DD5"/>
    <w:rsid w:val="008A3754"/>
    <w:rsid w:val="008A37D0"/>
    <w:rsid w:val="008A4813"/>
    <w:rsid w:val="008B083B"/>
    <w:rsid w:val="008B15E8"/>
    <w:rsid w:val="008B32FF"/>
    <w:rsid w:val="008B4472"/>
    <w:rsid w:val="008B5947"/>
    <w:rsid w:val="008B7203"/>
    <w:rsid w:val="008C08D2"/>
    <w:rsid w:val="008C0919"/>
    <w:rsid w:val="008C234B"/>
    <w:rsid w:val="008C42DC"/>
    <w:rsid w:val="008C6614"/>
    <w:rsid w:val="008C723B"/>
    <w:rsid w:val="008C7919"/>
    <w:rsid w:val="008C7FB2"/>
    <w:rsid w:val="008D0671"/>
    <w:rsid w:val="008D2BCF"/>
    <w:rsid w:val="008D35BF"/>
    <w:rsid w:val="008D48A7"/>
    <w:rsid w:val="008D55BD"/>
    <w:rsid w:val="008D5BAF"/>
    <w:rsid w:val="008D786E"/>
    <w:rsid w:val="008E0B8C"/>
    <w:rsid w:val="008E1F22"/>
    <w:rsid w:val="008E24B4"/>
    <w:rsid w:val="008E2635"/>
    <w:rsid w:val="008E3D70"/>
    <w:rsid w:val="008E4D95"/>
    <w:rsid w:val="008E6A77"/>
    <w:rsid w:val="008F117C"/>
    <w:rsid w:val="008F1775"/>
    <w:rsid w:val="008F2DC6"/>
    <w:rsid w:val="008F2F46"/>
    <w:rsid w:val="008F4753"/>
    <w:rsid w:val="008F5B52"/>
    <w:rsid w:val="008F5BED"/>
    <w:rsid w:val="008F5D5D"/>
    <w:rsid w:val="008F60F8"/>
    <w:rsid w:val="008F75D0"/>
    <w:rsid w:val="008F7889"/>
    <w:rsid w:val="009012D1"/>
    <w:rsid w:val="00902335"/>
    <w:rsid w:val="009039D9"/>
    <w:rsid w:val="009046D7"/>
    <w:rsid w:val="00905054"/>
    <w:rsid w:val="0091098F"/>
    <w:rsid w:val="00910CD2"/>
    <w:rsid w:val="00910EA0"/>
    <w:rsid w:val="009118B3"/>
    <w:rsid w:val="009142CC"/>
    <w:rsid w:val="00914A8B"/>
    <w:rsid w:val="00914B8F"/>
    <w:rsid w:val="00915163"/>
    <w:rsid w:val="00916456"/>
    <w:rsid w:val="009204F9"/>
    <w:rsid w:val="009254CA"/>
    <w:rsid w:val="00925571"/>
    <w:rsid w:val="0093040B"/>
    <w:rsid w:val="009314C8"/>
    <w:rsid w:val="00932776"/>
    <w:rsid w:val="00932798"/>
    <w:rsid w:val="009329CB"/>
    <w:rsid w:val="00933FAE"/>
    <w:rsid w:val="00934E0A"/>
    <w:rsid w:val="00935EFC"/>
    <w:rsid w:val="00937030"/>
    <w:rsid w:val="00942357"/>
    <w:rsid w:val="00943555"/>
    <w:rsid w:val="00943B66"/>
    <w:rsid w:val="00943CEB"/>
    <w:rsid w:val="00944144"/>
    <w:rsid w:val="0094504F"/>
    <w:rsid w:val="00946B5D"/>
    <w:rsid w:val="009507A6"/>
    <w:rsid w:val="00950DCD"/>
    <w:rsid w:val="0095126D"/>
    <w:rsid w:val="00956565"/>
    <w:rsid w:val="0096059C"/>
    <w:rsid w:val="009609C0"/>
    <w:rsid w:val="009612A8"/>
    <w:rsid w:val="0096251B"/>
    <w:rsid w:val="00962E42"/>
    <w:rsid w:val="00962F41"/>
    <w:rsid w:val="0096329B"/>
    <w:rsid w:val="009636F9"/>
    <w:rsid w:val="00963B96"/>
    <w:rsid w:val="0096476F"/>
    <w:rsid w:val="00964853"/>
    <w:rsid w:val="00965237"/>
    <w:rsid w:val="00965DC3"/>
    <w:rsid w:val="0096732F"/>
    <w:rsid w:val="0096780A"/>
    <w:rsid w:val="00970961"/>
    <w:rsid w:val="00971008"/>
    <w:rsid w:val="00971F7E"/>
    <w:rsid w:val="00972021"/>
    <w:rsid w:val="009728C7"/>
    <w:rsid w:val="00972F09"/>
    <w:rsid w:val="00972F48"/>
    <w:rsid w:val="009731F6"/>
    <w:rsid w:val="00974815"/>
    <w:rsid w:val="00974EF0"/>
    <w:rsid w:val="00975623"/>
    <w:rsid w:val="009756E0"/>
    <w:rsid w:val="009758A4"/>
    <w:rsid w:val="009764E3"/>
    <w:rsid w:val="00976EFD"/>
    <w:rsid w:val="00977BAB"/>
    <w:rsid w:val="00986E11"/>
    <w:rsid w:val="009879C5"/>
    <w:rsid w:val="00990EF1"/>
    <w:rsid w:val="009916CC"/>
    <w:rsid w:val="00992A51"/>
    <w:rsid w:val="00994041"/>
    <w:rsid w:val="009951E5"/>
    <w:rsid w:val="00995924"/>
    <w:rsid w:val="00995A35"/>
    <w:rsid w:val="009974F4"/>
    <w:rsid w:val="0099760A"/>
    <w:rsid w:val="00997FD7"/>
    <w:rsid w:val="009A08C0"/>
    <w:rsid w:val="009A08C9"/>
    <w:rsid w:val="009A13CF"/>
    <w:rsid w:val="009A1CB6"/>
    <w:rsid w:val="009A1D07"/>
    <w:rsid w:val="009A3A9A"/>
    <w:rsid w:val="009A6524"/>
    <w:rsid w:val="009A7A0A"/>
    <w:rsid w:val="009B11B7"/>
    <w:rsid w:val="009B213B"/>
    <w:rsid w:val="009B386A"/>
    <w:rsid w:val="009B4277"/>
    <w:rsid w:val="009B4471"/>
    <w:rsid w:val="009C0FFF"/>
    <w:rsid w:val="009C14A4"/>
    <w:rsid w:val="009C3AED"/>
    <w:rsid w:val="009D0BD9"/>
    <w:rsid w:val="009D1770"/>
    <w:rsid w:val="009D2A79"/>
    <w:rsid w:val="009D4013"/>
    <w:rsid w:val="009D4CC0"/>
    <w:rsid w:val="009D6648"/>
    <w:rsid w:val="009E05BB"/>
    <w:rsid w:val="009E0E6A"/>
    <w:rsid w:val="009E12CD"/>
    <w:rsid w:val="009E1530"/>
    <w:rsid w:val="009E1B74"/>
    <w:rsid w:val="009E2C90"/>
    <w:rsid w:val="009E2DF7"/>
    <w:rsid w:val="009E32FB"/>
    <w:rsid w:val="009E4025"/>
    <w:rsid w:val="009E580F"/>
    <w:rsid w:val="009E7526"/>
    <w:rsid w:val="009E7636"/>
    <w:rsid w:val="009F1229"/>
    <w:rsid w:val="009F19D8"/>
    <w:rsid w:val="009F1DDE"/>
    <w:rsid w:val="009F44F9"/>
    <w:rsid w:val="009F4D51"/>
    <w:rsid w:val="009F6A84"/>
    <w:rsid w:val="009F768F"/>
    <w:rsid w:val="00A0025B"/>
    <w:rsid w:val="00A002FD"/>
    <w:rsid w:val="00A025D9"/>
    <w:rsid w:val="00A041F8"/>
    <w:rsid w:val="00A0422E"/>
    <w:rsid w:val="00A04974"/>
    <w:rsid w:val="00A0778F"/>
    <w:rsid w:val="00A10485"/>
    <w:rsid w:val="00A10E53"/>
    <w:rsid w:val="00A1142B"/>
    <w:rsid w:val="00A11B2A"/>
    <w:rsid w:val="00A11C02"/>
    <w:rsid w:val="00A11F14"/>
    <w:rsid w:val="00A1215F"/>
    <w:rsid w:val="00A12428"/>
    <w:rsid w:val="00A12CA0"/>
    <w:rsid w:val="00A1378F"/>
    <w:rsid w:val="00A13A96"/>
    <w:rsid w:val="00A13F85"/>
    <w:rsid w:val="00A15114"/>
    <w:rsid w:val="00A15CE9"/>
    <w:rsid w:val="00A16EB0"/>
    <w:rsid w:val="00A176B7"/>
    <w:rsid w:val="00A17C5A"/>
    <w:rsid w:val="00A20614"/>
    <w:rsid w:val="00A20756"/>
    <w:rsid w:val="00A20B29"/>
    <w:rsid w:val="00A20CA1"/>
    <w:rsid w:val="00A2153E"/>
    <w:rsid w:val="00A22A15"/>
    <w:rsid w:val="00A252D1"/>
    <w:rsid w:val="00A25DA0"/>
    <w:rsid w:val="00A2711D"/>
    <w:rsid w:val="00A273B4"/>
    <w:rsid w:val="00A3099F"/>
    <w:rsid w:val="00A30A2A"/>
    <w:rsid w:val="00A3295C"/>
    <w:rsid w:val="00A350EC"/>
    <w:rsid w:val="00A35987"/>
    <w:rsid w:val="00A365F0"/>
    <w:rsid w:val="00A37AC5"/>
    <w:rsid w:val="00A41F77"/>
    <w:rsid w:val="00A42C48"/>
    <w:rsid w:val="00A42DE9"/>
    <w:rsid w:val="00A433EC"/>
    <w:rsid w:val="00A45321"/>
    <w:rsid w:val="00A454D7"/>
    <w:rsid w:val="00A45FA8"/>
    <w:rsid w:val="00A4718F"/>
    <w:rsid w:val="00A4754F"/>
    <w:rsid w:val="00A50286"/>
    <w:rsid w:val="00A52025"/>
    <w:rsid w:val="00A52529"/>
    <w:rsid w:val="00A52695"/>
    <w:rsid w:val="00A540A3"/>
    <w:rsid w:val="00A54173"/>
    <w:rsid w:val="00A5630A"/>
    <w:rsid w:val="00A56BCD"/>
    <w:rsid w:val="00A57173"/>
    <w:rsid w:val="00A57769"/>
    <w:rsid w:val="00A604DD"/>
    <w:rsid w:val="00A62281"/>
    <w:rsid w:val="00A62A5A"/>
    <w:rsid w:val="00A64AC2"/>
    <w:rsid w:val="00A6581D"/>
    <w:rsid w:val="00A659BF"/>
    <w:rsid w:val="00A65A2E"/>
    <w:rsid w:val="00A65BBA"/>
    <w:rsid w:val="00A65D94"/>
    <w:rsid w:val="00A66913"/>
    <w:rsid w:val="00A66BEC"/>
    <w:rsid w:val="00A66C6E"/>
    <w:rsid w:val="00A73F67"/>
    <w:rsid w:val="00A779D1"/>
    <w:rsid w:val="00A800DC"/>
    <w:rsid w:val="00A80E70"/>
    <w:rsid w:val="00A81304"/>
    <w:rsid w:val="00A81A55"/>
    <w:rsid w:val="00A820C2"/>
    <w:rsid w:val="00A84AC6"/>
    <w:rsid w:val="00A84F77"/>
    <w:rsid w:val="00A867B6"/>
    <w:rsid w:val="00A86951"/>
    <w:rsid w:val="00A869F3"/>
    <w:rsid w:val="00A87BBC"/>
    <w:rsid w:val="00A93610"/>
    <w:rsid w:val="00A945D1"/>
    <w:rsid w:val="00A94D93"/>
    <w:rsid w:val="00A954F1"/>
    <w:rsid w:val="00A96598"/>
    <w:rsid w:val="00A96930"/>
    <w:rsid w:val="00A974E1"/>
    <w:rsid w:val="00AA1164"/>
    <w:rsid w:val="00AA1646"/>
    <w:rsid w:val="00AA1FCB"/>
    <w:rsid w:val="00AA3470"/>
    <w:rsid w:val="00AA3499"/>
    <w:rsid w:val="00AA480F"/>
    <w:rsid w:val="00AA4EB8"/>
    <w:rsid w:val="00AA505E"/>
    <w:rsid w:val="00AA5174"/>
    <w:rsid w:val="00AA6116"/>
    <w:rsid w:val="00AA6AEB"/>
    <w:rsid w:val="00AA6F15"/>
    <w:rsid w:val="00AB063D"/>
    <w:rsid w:val="00AB077F"/>
    <w:rsid w:val="00AB28E6"/>
    <w:rsid w:val="00AB2D5F"/>
    <w:rsid w:val="00AB387B"/>
    <w:rsid w:val="00AB4D8F"/>
    <w:rsid w:val="00AB72A8"/>
    <w:rsid w:val="00AB7885"/>
    <w:rsid w:val="00AB7BE1"/>
    <w:rsid w:val="00AC3638"/>
    <w:rsid w:val="00AC3992"/>
    <w:rsid w:val="00AC6789"/>
    <w:rsid w:val="00AC6DFB"/>
    <w:rsid w:val="00AC7D38"/>
    <w:rsid w:val="00AD04F1"/>
    <w:rsid w:val="00AD0719"/>
    <w:rsid w:val="00AD19F5"/>
    <w:rsid w:val="00AD238F"/>
    <w:rsid w:val="00AD2E83"/>
    <w:rsid w:val="00AD4B84"/>
    <w:rsid w:val="00AD506B"/>
    <w:rsid w:val="00AE02FA"/>
    <w:rsid w:val="00AE189A"/>
    <w:rsid w:val="00AE3F4B"/>
    <w:rsid w:val="00AE66D1"/>
    <w:rsid w:val="00AE677B"/>
    <w:rsid w:val="00AF0C07"/>
    <w:rsid w:val="00AF0D90"/>
    <w:rsid w:val="00AF133B"/>
    <w:rsid w:val="00AF24A2"/>
    <w:rsid w:val="00AF25F5"/>
    <w:rsid w:val="00AF286A"/>
    <w:rsid w:val="00AF3C9F"/>
    <w:rsid w:val="00AF6146"/>
    <w:rsid w:val="00B00C0E"/>
    <w:rsid w:val="00B0216D"/>
    <w:rsid w:val="00B025BF"/>
    <w:rsid w:val="00B02F30"/>
    <w:rsid w:val="00B0323A"/>
    <w:rsid w:val="00B04237"/>
    <w:rsid w:val="00B05729"/>
    <w:rsid w:val="00B05DC6"/>
    <w:rsid w:val="00B05EDF"/>
    <w:rsid w:val="00B076E5"/>
    <w:rsid w:val="00B10F47"/>
    <w:rsid w:val="00B13ADB"/>
    <w:rsid w:val="00B17361"/>
    <w:rsid w:val="00B235B7"/>
    <w:rsid w:val="00B24CF5"/>
    <w:rsid w:val="00B27F6F"/>
    <w:rsid w:val="00B31A07"/>
    <w:rsid w:val="00B33313"/>
    <w:rsid w:val="00B33A45"/>
    <w:rsid w:val="00B33F9E"/>
    <w:rsid w:val="00B34F1D"/>
    <w:rsid w:val="00B36480"/>
    <w:rsid w:val="00B36605"/>
    <w:rsid w:val="00B36791"/>
    <w:rsid w:val="00B37E09"/>
    <w:rsid w:val="00B4135B"/>
    <w:rsid w:val="00B41F96"/>
    <w:rsid w:val="00B427EF"/>
    <w:rsid w:val="00B42EAE"/>
    <w:rsid w:val="00B442ED"/>
    <w:rsid w:val="00B446B9"/>
    <w:rsid w:val="00B44900"/>
    <w:rsid w:val="00B4644A"/>
    <w:rsid w:val="00B4674D"/>
    <w:rsid w:val="00B47B64"/>
    <w:rsid w:val="00B51DF5"/>
    <w:rsid w:val="00B53212"/>
    <w:rsid w:val="00B535A2"/>
    <w:rsid w:val="00B53DD2"/>
    <w:rsid w:val="00B56731"/>
    <w:rsid w:val="00B56ECD"/>
    <w:rsid w:val="00B57894"/>
    <w:rsid w:val="00B60240"/>
    <w:rsid w:val="00B61444"/>
    <w:rsid w:val="00B6252E"/>
    <w:rsid w:val="00B62634"/>
    <w:rsid w:val="00B6382C"/>
    <w:rsid w:val="00B642C0"/>
    <w:rsid w:val="00B64E32"/>
    <w:rsid w:val="00B65141"/>
    <w:rsid w:val="00B65581"/>
    <w:rsid w:val="00B65A30"/>
    <w:rsid w:val="00B66530"/>
    <w:rsid w:val="00B71AA1"/>
    <w:rsid w:val="00B72C9E"/>
    <w:rsid w:val="00B73253"/>
    <w:rsid w:val="00B75E5C"/>
    <w:rsid w:val="00B75F3A"/>
    <w:rsid w:val="00B76331"/>
    <w:rsid w:val="00B77A9E"/>
    <w:rsid w:val="00B804AA"/>
    <w:rsid w:val="00B805A1"/>
    <w:rsid w:val="00B81186"/>
    <w:rsid w:val="00B822C1"/>
    <w:rsid w:val="00B82BEB"/>
    <w:rsid w:val="00B854B1"/>
    <w:rsid w:val="00B86F4C"/>
    <w:rsid w:val="00B92391"/>
    <w:rsid w:val="00B923BA"/>
    <w:rsid w:val="00B9243F"/>
    <w:rsid w:val="00B92C95"/>
    <w:rsid w:val="00B9397E"/>
    <w:rsid w:val="00BA0A19"/>
    <w:rsid w:val="00BA0CCB"/>
    <w:rsid w:val="00BA0E1B"/>
    <w:rsid w:val="00BA1529"/>
    <w:rsid w:val="00BA1EE4"/>
    <w:rsid w:val="00BA2534"/>
    <w:rsid w:val="00BA295B"/>
    <w:rsid w:val="00BA3154"/>
    <w:rsid w:val="00BA3B7B"/>
    <w:rsid w:val="00BA45DA"/>
    <w:rsid w:val="00BA4B3A"/>
    <w:rsid w:val="00BA5F32"/>
    <w:rsid w:val="00BA6AC0"/>
    <w:rsid w:val="00BB2911"/>
    <w:rsid w:val="00BB6622"/>
    <w:rsid w:val="00BB6F17"/>
    <w:rsid w:val="00BB79FA"/>
    <w:rsid w:val="00BB7DA3"/>
    <w:rsid w:val="00BC2D5F"/>
    <w:rsid w:val="00BC57A0"/>
    <w:rsid w:val="00BC65E1"/>
    <w:rsid w:val="00BC69D1"/>
    <w:rsid w:val="00BC7928"/>
    <w:rsid w:val="00BD0AB8"/>
    <w:rsid w:val="00BD1A31"/>
    <w:rsid w:val="00BD1BDB"/>
    <w:rsid w:val="00BD3520"/>
    <w:rsid w:val="00BD3BAB"/>
    <w:rsid w:val="00BD5224"/>
    <w:rsid w:val="00BE030E"/>
    <w:rsid w:val="00BE42E6"/>
    <w:rsid w:val="00BE43CC"/>
    <w:rsid w:val="00BE4665"/>
    <w:rsid w:val="00BF0017"/>
    <w:rsid w:val="00BF183C"/>
    <w:rsid w:val="00BF1F91"/>
    <w:rsid w:val="00BF2A5D"/>
    <w:rsid w:val="00BF2B62"/>
    <w:rsid w:val="00BF44A8"/>
    <w:rsid w:val="00BF4A87"/>
    <w:rsid w:val="00BF4CBB"/>
    <w:rsid w:val="00BF527F"/>
    <w:rsid w:val="00BF5D86"/>
    <w:rsid w:val="00BF601E"/>
    <w:rsid w:val="00BF6185"/>
    <w:rsid w:val="00C00A51"/>
    <w:rsid w:val="00C03586"/>
    <w:rsid w:val="00C0394A"/>
    <w:rsid w:val="00C0472C"/>
    <w:rsid w:val="00C05AE2"/>
    <w:rsid w:val="00C07227"/>
    <w:rsid w:val="00C113FB"/>
    <w:rsid w:val="00C20A3B"/>
    <w:rsid w:val="00C22755"/>
    <w:rsid w:val="00C24F96"/>
    <w:rsid w:val="00C30984"/>
    <w:rsid w:val="00C31035"/>
    <w:rsid w:val="00C332D1"/>
    <w:rsid w:val="00C428EE"/>
    <w:rsid w:val="00C4459C"/>
    <w:rsid w:val="00C469D4"/>
    <w:rsid w:val="00C478F4"/>
    <w:rsid w:val="00C50D7D"/>
    <w:rsid w:val="00C50F80"/>
    <w:rsid w:val="00C51191"/>
    <w:rsid w:val="00C52F4A"/>
    <w:rsid w:val="00C54A29"/>
    <w:rsid w:val="00C553B7"/>
    <w:rsid w:val="00C562D9"/>
    <w:rsid w:val="00C57708"/>
    <w:rsid w:val="00C57B98"/>
    <w:rsid w:val="00C57DD1"/>
    <w:rsid w:val="00C606CF"/>
    <w:rsid w:val="00C60C4F"/>
    <w:rsid w:val="00C61DD0"/>
    <w:rsid w:val="00C63276"/>
    <w:rsid w:val="00C63774"/>
    <w:rsid w:val="00C64EFF"/>
    <w:rsid w:val="00C70CE0"/>
    <w:rsid w:val="00C70DA1"/>
    <w:rsid w:val="00C70F6C"/>
    <w:rsid w:val="00C7106C"/>
    <w:rsid w:val="00C710A0"/>
    <w:rsid w:val="00C71F4A"/>
    <w:rsid w:val="00C7227F"/>
    <w:rsid w:val="00C726E8"/>
    <w:rsid w:val="00C73234"/>
    <w:rsid w:val="00C753E3"/>
    <w:rsid w:val="00C75B5C"/>
    <w:rsid w:val="00C75DCF"/>
    <w:rsid w:val="00C76140"/>
    <w:rsid w:val="00C80FFF"/>
    <w:rsid w:val="00C8145A"/>
    <w:rsid w:val="00C81EDE"/>
    <w:rsid w:val="00C82A49"/>
    <w:rsid w:val="00C82FCA"/>
    <w:rsid w:val="00C84EF6"/>
    <w:rsid w:val="00C850D8"/>
    <w:rsid w:val="00C85A6F"/>
    <w:rsid w:val="00C85B9E"/>
    <w:rsid w:val="00C86CA2"/>
    <w:rsid w:val="00C8756E"/>
    <w:rsid w:val="00C90F7F"/>
    <w:rsid w:val="00C91117"/>
    <w:rsid w:val="00C92234"/>
    <w:rsid w:val="00C93588"/>
    <w:rsid w:val="00C9506F"/>
    <w:rsid w:val="00C95AE5"/>
    <w:rsid w:val="00C95F3B"/>
    <w:rsid w:val="00C96C70"/>
    <w:rsid w:val="00C973D7"/>
    <w:rsid w:val="00C97A07"/>
    <w:rsid w:val="00CA0D6F"/>
    <w:rsid w:val="00CA1B1D"/>
    <w:rsid w:val="00CA25AF"/>
    <w:rsid w:val="00CA2A2A"/>
    <w:rsid w:val="00CA38B5"/>
    <w:rsid w:val="00CA3F6A"/>
    <w:rsid w:val="00CA48DF"/>
    <w:rsid w:val="00CA50E8"/>
    <w:rsid w:val="00CB0B0F"/>
    <w:rsid w:val="00CB0D0E"/>
    <w:rsid w:val="00CB2040"/>
    <w:rsid w:val="00CB4862"/>
    <w:rsid w:val="00CB48D7"/>
    <w:rsid w:val="00CB631C"/>
    <w:rsid w:val="00CB6B44"/>
    <w:rsid w:val="00CB6FD2"/>
    <w:rsid w:val="00CB7563"/>
    <w:rsid w:val="00CC0E79"/>
    <w:rsid w:val="00CC11BE"/>
    <w:rsid w:val="00CC20A4"/>
    <w:rsid w:val="00CC7161"/>
    <w:rsid w:val="00CD0FF2"/>
    <w:rsid w:val="00CD3210"/>
    <w:rsid w:val="00CD680B"/>
    <w:rsid w:val="00CD72A7"/>
    <w:rsid w:val="00CD7B8E"/>
    <w:rsid w:val="00CE109F"/>
    <w:rsid w:val="00CE2ECF"/>
    <w:rsid w:val="00CE5875"/>
    <w:rsid w:val="00CE5B8F"/>
    <w:rsid w:val="00CE5F90"/>
    <w:rsid w:val="00CE6257"/>
    <w:rsid w:val="00CE7C97"/>
    <w:rsid w:val="00CF1EA0"/>
    <w:rsid w:val="00CF36AC"/>
    <w:rsid w:val="00CF39BB"/>
    <w:rsid w:val="00CF3B32"/>
    <w:rsid w:val="00CF3B48"/>
    <w:rsid w:val="00CF3D2F"/>
    <w:rsid w:val="00CF6152"/>
    <w:rsid w:val="00CF69D3"/>
    <w:rsid w:val="00D03A3B"/>
    <w:rsid w:val="00D03C04"/>
    <w:rsid w:val="00D03F22"/>
    <w:rsid w:val="00D04E42"/>
    <w:rsid w:val="00D0556F"/>
    <w:rsid w:val="00D056C8"/>
    <w:rsid w:val="00D1070C"/>
    <w:rsid w:val="00D10F76"/>
    <w:rsid w:val="00D137EB"/>
    <w:rsid w:val="00D144EF"/>
    <w:rsid w:val="00D153E1"/>
    <w:rsid w:val="00D158B2"/>
    <w:rsid w:val="00D15B5F"/>
    <w:rsid w:val="00D166ED"/>
    <w:rsid w:val="00D167CA"/>
    <w:rsid w:val="00D16B5A"/>
    <w:rsid w:val="00D17362"/>
    <w:rsid w:val="00D214DE"/>
    <w:rsid w:val="00D21A86"/>
    <w:rsid w:val="00D22634"/>
    <w:rsid w:val="00D226C4"/>
    <w:rsid w:val="00D24061"/>
    <w:rsid w:val="00D2436C"/>
    <w:rsid w:val="00D25782"/>
    <w:rsid w:val="00D300E3"/>
    <w:rsid w:val="00D306D5"/>
    <w:rsid w:val="00D31C7E"/>
    <w:rsid w:val="00D32EDA"/>
    <w:rsid w:val="00D32EF7"/>
    <w:rsid w:val="00D330EE"/>
    <w:rsid w:val="00D33B83"/>
    <w:rsid w:val="00D34A9A"/>
    <w:rsid w:val="00D35D3D"/>
    <w:rsid w:val="00D35EF0"/>
    <w:rsid w:val="00D37DDB"/>
    <w:rsid w:val="00D41045"/>
    <w:rsid w:val="00D43864"/>
    <w:rsid w:val="00D44100"/>
    <w:rsid w:val="00D44A8C"/>
    <w:rsid w:val="00D45B3E"/>
    <w:rsid w:val="00D52554"/>
    <w:rsid w:val="00D52B6B"/>
    <w:rsid w:val="00D56562"/>
    <w:rsid w:val="00D568D6"/>
    <w:rsid w:val="00D56D3F"/>
    <w:rsid w:val="00D6185D"/>
    <w:rsid w:val="00D61BA3"/>
    <w:rsid w:val="00D6227B"/>
    <w:rsid w:val="00D632A4"/>
    <w:rsid w:val="00D63921"/>
    <w:rsid w:val="00D63DCF"/>
    <w:rsid w:val="00D64928"/>
    <w:rsid w:val="00D6587C"/>
    <w:rsid w:val="00D65D23"/>
    <w:rsid w:val="00D676E1"/>
    <w:rsid w:val="00D70362"/>
    <w:rsid w:val="00D71F7D"/>
    <w:rsid w:val="00D724BA"/>
    <w:rsid w:val="00D740EC"/>
    <w:rsid w:val="00D7464C"/>
    <w:rsid w:val="00D749C5"/>
    <w:rsid w:val="00D75EE3"/>
    <w:rsid w:val="00D77C03"/>
    <w:rsid w:val="00D77D72"/>
    <w:rsid w:val="00D8002D"/>
    <w:rsid w:val="00D801D9"/>
    <w:rsid w:val="00D812A0"/>
    <w:rsid w:val="00D81691"/>
    <w:rsid w:val="00D822BC"/>
    <w:rsid w:val="00D8258C"/>
    <w:rsid w:val="00D84A62"/>
    <w:rsid w:val="00D85DAE"/>
    <w:rsid w:val="00D86472"/>
    <w:rsid w:val="00D86522"/>
    <w:rsid w:val="00D875BE"/>
    <w:rsid w:val="00D90E5A"/>
    <w:rsid w:val="00D91AC6"/>
    <w:rsid w:val="00D9265A"/>
    <w:rsid w:val="00D94A34"/>
    <w:rsid w:val="00D96B20"/>
    <w:rsid w:val="00DA3DC4"/>
    <w:rsid w:val="00DA40BB"/>
    <w:rsid w:val="00DA4B74"/>
    <w:rsid w:val="00DA4F58"/>
    <w:rsid w:val="00DA5A53"/>
    <w:rsid w:val="00DB0190"/>
    <w:rsid w:val="00DB06D5"/>
    <w:rsid w:val="00DB2493"/>
    <w:rsid w:val="00DB2F46"/>
    <w:rsid w:val="00DB5614"/>
    <w:rsid w:val="00DB5939"/>
    <w:rsid w:val="00DB7056"/>
    <w:rsid w:val="00DC0730"/>
    <w:rsid w:val="00DC1117"/>
    <w:rsid w:val="00DC1EF9"/>
    <w:rsid w:val="00DC41D2"/>
    <w:rsid w:val="00DC4227"/>
    <w:rsid w:val="00DC48B2"/>
    <w:rsid w:val="00DC6CA8"/>
    <w:rsid w:val="00DD005F"/>
    <w:rsid w:val="00DD0AAA"/>
    <w:rsid w:val="00DD13A2"/>
    <w:rsid w:val="00DD44DF"/>
    <w:rsid w:val="00DD53C9"/>
    <w:rsid w:val="00DD55C6"/>
    <w:rsid w:val="00DD56E9"/>
    <w:rsid w:val="00DD6922"/>
    <w:rsid w:val="00DD760E"/>
    <w:rsid w:val="00DD785B"/>
    <w:rsid w:val="00DD7AFD"/>
    <w:rsid w:val="00DE004C"/>
    <w:rsid w:val="00DE0D4B"/>
    <w:rsid w:val="00DE11DD"/>
    <w:rsid w:val="00DE1405"/>
    <w:rsid w:val="00DE1D21"/>
    <w:rsid w:val="00DE240D"/>
    <w:rsid w:val="00DE2F4C"/>
    <w:rsid w:val="00DE47D1"/>
    <w:rsid w:val="00DE4F7A"/>
    <w:rsid w:val="00DE54FB"/>
    <w:rsid w:val="00DE6BA0"/>
    <w:rsid w:val="00DE6E3F"/>
    <w:rsid w:val="00DF00CE"/>
    <w:rsid w:val="00DF0250"/>
    <w:rsid w:val="00DF13BA"/>
    <w:rsid w:val="00DF3AEE"/>
    <w:rsid w:val="00DF6A79"/>
    <w:rsid w:val="00DF6DFF"/>
    <w:rsid w:val="00E00D2B"/>
    <w:rsid w:val="00E04425"/>
    <w:rsid w:val="00E05575"/>
    <w:rsid w:val="00E059DC"/>
    <w:rsid w:val="00E06F4E"/>
    <w:rsid w:val="00E071FA"/>
    <w:rsid w:val="00E12C07"/>
    <w:rsid w:val="00E1559F"/>
    <w:rsid w:val="00E15C97"/>
    <w:rsid w:val="00E16A88"/>
    <w:rsid w:val="00E20480"/>
    <w:rsid w:val="00E2170F"/>
    <w:rsid w:val="00E23234"/>
    <w:rsid w:val="00E23578"/>
    <w:rsid w:val="00E2385F"/>
    <w:rsid w:val="00E32EC8"/>
    <w:rsid w:val="00E33C4C"/>
    <w:rsid w:val="00E33C6B"/>
    <w:rsid w:val="00E34201"/>
    <w:rsid w:val="00E36905"/>
    <w:rsid w:val="00E37547"/>
    <w:rsid w:val="00E465AE"/>
    <w:rsid w:val="00E469FC"/>
    <w:rsid w:val="00E51A57"/>
    <w:rsid w:val="00E52FE9"/>
    <w:rsid w:val="00E5372D"/>
    <w:rsid w:val="00E53894"/>
    <w:rsid w:val="00E538E1"/>
    <w:rsid w:val="00E53CBF"/>
    <w:rsid w:val="00E55E72"/>
    <w:rsid w:val="00E56579"/>
    <w:rsid w:val="00E5788E"/>
    <w:rsid w:val="00E60221"/>
    <w:rsid w:val="00E61233"/>
    <w:rsid w:val="00E6276D"/>
    <w:rsid w:val="00E63025"/>
    <w:rsid w:val="00E64EE5"/>
    <w:rsid w:val="00E6592C"/>
    <w:rsid w:val="00E67721"/>
    <w:rsid w:val="00E67A83"/>
    <w:rsid w:val="00E67BA9"/>
    <w:rsid w:val="00E708B6"/>
    <w:rsid w:val="00E7094E"/>
    <w:rsid w:val="00E719BA"/>
    <w:rsid w:val="00E72455"/>
    <w:rsid w:val="00E72E5C"/>
    <w:rsid w:val="00E7355E"/>
    <w:rsid w:val="00E7378E"/>
    <w:rsid w:val="00E74927"/>
    <w:rsid w:val="00E752AB"/>
    <w:rsid w:val="00E7579D"/>
    <w:rsid w:val="00E76826"/>
    <w:rsid w:val="00E80FC8"/>
    <w:rsid w:val="00E81582"/>
    <w:rsid w:val="00E8251B"/>
    <w:rsid w:val="00E8331E"/>
    <w:rsid w:val="00E849AF"/>
    <w:rsid w:val="00E84AA5"/>
    <w:rsid w:val="00E85310"/>
    <w:rsid w:val="00E86495"/>
    <w:rsid w:val="00E86C18"/>
    <w:rsid w:val="00E9003F"/>
    <w:rsid w:val="00E90B82"/>
    <w:rsid w:val="00E91384"/>
    <w:rsid w:val="00E913FE"/>
    <w:rsid w:val="00E91702"/>
    <w:rsid w:val="00E920A6"/>
    <w:rsid w:val="00E921D2"/>
    <w:rsid w:val="00E948C8"/>
    <w:rsid w:val="00E957EC"/>
    <w:rsid w:val="00E968EA"/>
    <w:rsid w:val="00E97432"/>
    <w:rsid w:val="00E975CA"/>
    <w:rsid w:val="00EA3E99"/>
    <w:rsid w:val="00EA4A37"/>
    <w:rsid w:val="00EA6421"/>
    <w:rsid w:val="00EA653C"/>
    <w:rsid w:val="00EA69F1"/>
    <w:rsid w:val="00EA6BB1"/>
    <w:rsid w:val="00EA72C5"/>
    <w:rsid w:val="00EB1367"/>
    <w:rsid w:val="00EB28AF"/>
    <w:rsid w:val="00EB2C71"/>
    <w:rsid w:val="00EB5289"/>
    <w:rsid w:val="00EB5DCD"/>
    <w:rsid w:val="00EC0785"/>
    <w:rsid w:val="00EC421B"/>
    <w:rsid w:val="00EC4681"/>
    <w:rsid w:val="00EC493F"/>
    <w:rsid w:val="00EC635E"/>
    <w:rsid w:val="00EC6D4F"/>
    <w:rsid w:val="00EC7544"/>
    <w:rsid w:val="00EC79A7"/>
    <w:rsid w:val="00ED0D8F"/>
    <w:rsid w:val="00ED259E"/>
    <w:rsid w:val="00ED2962"/>
    <w:rsid w:val="00ED36CA"/>
    <w:rsid w:val="00ED6110"/>
    <w:rsid w:val="00ED62AF"/>
    <w:rsid w:val="00ED6DB8"/>
    <w:rsid w:val="00ED751E"/>
    <w:rsid w:val="00ED7E08"/>
    <w:rsid w:val="00EE05D3"/>
    <w:rsid w:val="00EE09AD"/>
    <w:rsid w:val="00EE0B3E"/>
    <w:rsid w:val="00EE1918"/>
    <w:rsid w:val="00EE1C7D"/>
    <w:rsid w:val="00EE2A88"/>
    <w:rsid w:val="00EE517E"/>
    <w:rsid w:val="00EF0E17"/>
    <w:rsid w:val="00EF2A32"/>
    <w:rsid w:val="00EF2DAC"/>
    <w:rsid w:val="00EF3155"/>
    <w:rsid w:val="00EF3F07"/>
    <w:rsid w:val="00EF4422"/>
    <w:rsid w:val="00EF50CA"/>
    <w:rsid w:val="00EF6D76"/>
    <w:rsid w:val="00EF7A86"/>
    <w:rsid w:val="00F024DD"/>
    <w:rsid w:val="00F0286F"/>
    <w:rsid w:val="00F03767"/>
    <w:rsid w:val="00F04A8A"/>
    <w:rsid w:val="00F04F81"/>
    <w:rsid w:val="00F07212"/>
    <w:rsid w:val="00F1128E"/>
    <w:rsid w:val="00F16FAB"/>
    <w:rsid w:val="00F17DC2"/>
    <w:rsid w:val="00F17DF8"/>
    <w:rsid w:val="00F20550"/>
    <w:rsid w:val="00F2138D"/>
    <w:rsid w:val="00F23248"/>
    <w:rsid w:val="00F26343"/>
    <w:rsid w:val="00F26B52"/>
    <w:rsid w:val="00F27E41"/>
    <w:rsid w:val="00F30663"/>
    <w:rsid w:val="00F31675"/>
    <w:rsid w:val="00F32833"/>
    <w:rsid w:val="00F328CA"/>
    <w:rsid w:val="00F34972"/>
    <w:rsid w:val="00F367FD"/>
    <w:rsid w:val="00F37734"/>
    <w:rsid w:val="00F4088B"/>
    <w:rsid w:val="00F41CEF"/>
    <w:rsid w:val="00F43322"/>
    <w:rsid w:val="00F43F0F"/>
    <w:rsid w:val="00F450FD"/>
    <w:rsid w:val="00F46350"/>
    <w:rsid w:val="00F472D9"/>
    <w:rsid w:val="00F47774"/>
    <w:rsid w:val="00F478C6"/>
    <w:rsid w:val="00F50B09"/>
    <w:rsid w:val="00F50E97"/>
    <w:rsid w:val="00F51B7D"/>
    <w:rsid w:val="00F523D6"/>
    <w:rsid w:val="00F57427"/>
    <w:rsid w:val="00F57A62"/>
    <w:rsid w:val="00F57E7A"/>
    <w:rsid w:val="00F61EDA"/>
    <w:rsid w:val="00F63434"/>
    <w:rsid w:val="00F63CA8"/>
    <w:rsid w:val="00F64FE0"/>
    <w:rsid w:val="00F65B21"/>
    <w:rsid w:val="00F6609E"/>
    <w:rsid w:val="00F6730D"/>
    <w:rsid w:val="00F679F9"/>
    <w:rsid w:val="00F72DD2"/>
    <w:rsid w:val="00F738B7"/>
    <w:rsid w:val="00F75EEF"/>
    <w:rsid w:val="00F76185"/>
    <w:rsid w:val="00F825D6"/>
    <w:rsid w:val="00F82C60"/>
    <w:rsid w:val="00F843DB"/>
    <w:rsid w:val="00F84925"/>
    <w:rsid w:val="00F8603D"/>
    <w:rsid w:val="00F87887"/>
    <w:rsid w:val="00F91B2E"/>
    <w:rsid w:val="00F930AD"/>
    <w:rsid w:val="00F943A9"/>
    <w:rsid w:val="00F94555"/>
    <w:rsid w:val="00F947A6"/>
    <w:rsid w:val="00F9493C"/>
    <w:rsid w:val="00F94D54"/>
    <w:rsid w:val="00F96CBC"/>
    <w:rsid w:val="00FA1419"/>
    <w:rsid w:val="00FA1653"/>
    <w:rsid w:val="00FA6A4A"/>
    <w:rsid w:val="00FB1282"/>
    <w:rsid w:val="00FB2902"/>
    <w:rsid w:val="00FB342D"/>
    <w:rsid w:val="00FB4411"/>
    <w:rsid w:val="00FB60C5"/>
    <w:rsid w:val="00FC2BB4"/>
    <w:rsid w:val="00FC4ECA"/>
    <w:rsid w:val="00FC5A55"/>
    <w:rsid w:val="00FC5E1B"/>
    <w:rsid w:val="00FC6D5E"/>
    <w:rsid w:val="00FC7179"/>
    <w:rsid w:val="00FD08AC"/>
    <w:rsid w:val="00FD1552"/>
    <w:rsid w:val="00FD16CB"/>
    <w:rsid w:val="00FD189A"/>
    <w:rsid w:val="00FD234A"/>
    <w:rsid w:val="00FD3225"/>
    <w:rsid w:val="00FD3696"/>
    <w:rsid w:val="00FD39A9"/>
    <w:rsid w:val="00FD3EF3"/>
    <w:rsid w:val="00FD5402"/>
    <w:rsid w:val="00FD649C"/>
    <w:rsid w:val="00FD7C50"/>
    <w:rsid w:val="00FE15F0"/>
    <w:rsid w:val="00FE2580"/>
    <w:rsid w:val="00FE3966"/>
    <w:rsid w:val="00FE3FBA"/>
    <w:rsid w:val="00FE4EBD"/>
    <w:rsid w:val="00FE5C80"/>
    <w:rsid w:val="00FE7B94"/>
    <w:rsid w:val="00FE7F2C"/>
    <w:rsid w:val="00FE7F83"/>
    <w:rsid w:val="00FE7FF0"/>
    <w:rsid w:val="00FF026A"/>
    <w:rsid w:val="00FF0D3C"/>
    <w:rsid w:val="00FF3B5E"/>
    <w:rsid w:val="00FF3E24"/>
    <w:rsid w:val="00FF3FA8"/>
    <w:rsid w:val="00FF5E16"/>
    <w:rsid w:val="00FF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3BA"/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pacing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094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64EF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4EFF"/>
  </w:style>
  <w:style w:type="paragraph" w:styleId="a7">
    <w:name w:val="Balloon Text"/>
    <w:basedOn w:val="a"/>
    <w:link w:val="a8"/>
    <w:semiHidden/>
    <w:rsid w:val="009F122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01419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01419C"/>
    <w:rPr>
      <w:sz w:val="28"/>
    </w:rPr>
  </w:style>
  <w:style w:type="paragraph" w:customStyle="1" w:styleId="ConsPlusNormal">
    <w:name w:val="ConsPlusNormal"/>
    <w:rsid w:val="006C77F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rsid w:val="00F328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rsid w:val="008C08D2"/>
    <w:rPr>
      <w:color w:val="0000FF"/>
      <w:u w:val="single"/>
    </w:rPr>
  </w:style>
  <w:style w:type="character" w:customStyle="1" w:styleId="20">
    <w:name w:val="Заголовок 2 Знак"/>
    <w:link w:val="2"/>
    <w:rsid w:val="00B442ED"/>
    <w:rPr>
      <w:b/>
      <w:spacing w:val="40"/>
      <w:sz w:val="28"/>
    </w:rPr>
  </w:style>
  <w:style w:type="character" w:customStyle="1" w:styleId="a5">
    <w:name w:val="Верхний колонтитул Знак"/>
    <w:link w:val="a4"/>
    <w:rsid w:val="00B442ED"/>
    <w:rPr>
      <w:sz w:val="28"/>
    </w:rPr>
  </w:style>
  <w:style w:type="character" w:customStyle="1" w:styleId="a8">
    <w:name w:val="Текст выноски Знак"/>
    <w:link w:val="a7"/>
    <w:semiHidden/>
    <w:rsid w:val="00B442ED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DF3AE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3BA"/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pacing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094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64EF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4EFF"/>
  </w:style>
  <w:style w:type="paragraph" w:styleId="a7">
    <w:name w:val="Balloon Text"/>
    <w:basedOn w:val="a"/>
    <w:link w:val="a8"/>
    <w:semiHidden/>
    <w:rsid w:val="009F122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01419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01419C"/>
    <w:rPr>
      <w:sz w:val="28"/>
    </w:rPr>
  </w:style>
  <w:style w:type="paragraph" w:customStyle="1" w:styleId="ConsPlusNormal">
    <w:name w:val="ConsPlusNormal"/>
    <w:rsid w:val="006C77F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rsid w:val="00F328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rsid w:val="008C08D2"/>
    <w:rPr>
      <w:color w:val="0000FF"/>
      <w:u w:val="single"/>
    </w:rPr>
  </w:style>
  <w:style w:type="character" w:customStyle="1" w:styleId="20">
    <w:name w:val="Заголовок 2 Знак"/>
    <w:link w:val="2"/>
    <w:rsid w:val="00B442ED"/>
    <w:rPr>
      <w:b/>
      <w:spacing w:val="40"/>
      <w:sz w:val="28"/>
    </w:rPr>
  </w:style>
  <w:style w:type="character" w:customStyle="1" w:styleId="a5">
    <w:name w:val="Верхний колонтитул Знак"/>
    <w:link w:val="a4"/>
    <w:rsid w:val="00B442ED"/>
    <w:rPr>
      <w:sz w:val="28"/>
    </w:rPr>
  </w:style>
  <w:style w:type="character" w:customStyle="1" w:styleId="a8">
    <w:name w:val="Текст выноски Знак"/>
    <w:link w:val="a7"/>
    <w:semiHidden/>
    <w:rsid w:val="00B442ED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DF3AE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CDCFDC7C33511AFAE8E5DB82E66F1A24699EE39F59F3C186ED5A78B96492AE376F5F44BA1AE3CF2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ntonovNA\Application%20Data\Microsoft\&#1064;&#1072;&#1073;&#1083;&#1086;&#1085;&#1099;\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97420-390A-4327-B61A-7A203352C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29</TotalTime>
  <Pages>6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с/х</Company>
  <LinksUpToDate>false</LinksUpToDate>
  <CharactersWithSpaces>9837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Н.А.</dc:creator>
  <cp:lastModifiedBy>Кирина Марина Юрьевна</cp:lastModifiedBy>
  <cp:revision>4</cp:revision>
  <cp:lastPrinted>2020-04-02T09:58:00Z</cp:lastPrinted>
  <dcterms:created xsi:type="dcterms:W3CDTF">2020-05-18T11:04:00Z</dcterms:created>
  <dcterms:modified xsi:type="dcterms:W3CDTF">2020-05-18T12:00:00Z</dcterms:modified>
</cp:coreProperties>
</file>