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0F51E6" w:rsidRDefault="000F51E6" w:rsidP="000F51E6">
      <w:pPr>
        <w:autoSpaceDE w:val="0"/>
        <w:autoSpaceDN w:val="0"/>
        <w:adjustRightInd w:val="0"/>
        <w:jc w:val="center"/>
        <w:rPr>
          <w:szCs w:val="28"/>
        </w:rPr>
      </w:pPr>
    </w:p>
    <w:p w:rsidR="005778BE" w:rsidRDefault="005778BE" w:rsidP="005778BE">
      <w:pPr>
        <w:autoSpaceDE w:val="0"/>
        <w:autoSpaceDN w:val="0"/>
        <w:adjustRightInd w:val="0"/>
        <w:rPr>
          <w:szCs w:val="28"/>
        </w:rPr>
      </w:pPr>
    </w:p>
    <w:p w:rsidR="00952808" w:rsidRPr="0028314D" w:rsidRDefault="0091364A" w:rsidP="004D3E48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О</w:t>
      </w:r>
      <w:r w:rsidR="000F51E6" w:rsidRPr="0028314D">
        <w:rPr>
          <w:szCs w:val="28"/>
        </w:rPr>
        <w:t xml:space="preserve"> </w:t>
      </w:r>
      <w:r w:rsidRPr="0091364A">
        <w:rPr>
          <w:bCs/>
          <w:szCs w:val="28"/>
        </w:rPr>
        <w:t>внесении изменений в отдельные постановления Правительства Самарской области</w:t>
      </w:r>
    </w:p>
    <w:p w:rsidR="005778BE" w:rsidRDefault="005778BE" w:rsidP="000F51E6">
      <w:pPr>
        <w:widowControl w:val="0"/>
        <w:suppressAutoHyphens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:rsidR="000F51E6" w:rsidRDefault="000F51E6" w:rsidP="000F51E6">
      <w:pPr>
        <w:spacing w:line="360" w:lineRule="auto"/>
        <w:ind w:firstLine="709"/>
        <w:rPr>
          <w:sz w:val="12"/>
          <w:szCs w:val="12"/>
        </w:rPr>
      </w:pPr>
    </w:p>
    <w:p w:rsidR="0028314D" w:rsidRDefault="0028314D" w:rsidP="000F51E6">
      <w:pPr>
        <w:spacing w:line="360" w:lineRule="auto"/>
        <w:ind w:firstLine="709"/>
        <w:rPr>
          <w:sz w:val="12"/>
          <w:szCs w:val="12"/>
        </w:rPr>
      </w:pPr>
    </w:p>
    <w:p w:rsidR="000F51E6" w:rsidRPr="0091364A" w:rsidRDefault="004D3E48" w:rsidP="00E8336C">
      <w:pPr>
        <w:spacing w:line="336" w:lineRule="auto"/>
        <w:ind w:firstLine="709"/>
        <w:rPr>
          <w:spacing w:val="-4"/>
          <w:szCs w:val="28"/>
        </w:rPr>
      </w:pPr>
      <w:r w:rsidRPr="0091364A">
        <w:rPr>
          <w:spacing w:val="-4"/>
          <w:szCs w:val="28"/>
        </w:rPr>
        <w:t xml:space="preserve">В соответствии </w:t>
      </w:r>
      <w:r w:rsidR="0091364A" w:rsidRPr="0091364A">
        <w:rPr>
          <w:spacing w:val="-4"/>
          <w:szCs w:val="28"/>
        </w:rPr>
        <w:t>с пунктом 4 Постановления Правительства Российской Федерации 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="00952808" w:rsidRPr="0091364A">
        <w:rPr>
          <w:spacing w:val="-4"/>
          <w:szCs w:val="28"/>
        </w:rPr>
        <w:t xml:space="preserve">, </w:t>
      </w:r>
      <w:r w:rsidR="000F51E6" w:rsidRPr="0091364A">
        <w:rPr>
          <w:spacing w:val="-4"/>
          <w:szCs w:val="28"/>
        </w:rPr>
        <w:t>Правительство Самарской области ПОСТАНОВЛЯЕТ:</w:t>
      </w:r>
    </w:p>
    <w:p w:rsidR="005F0326" w:rsidRPr="0091364A" w:rsidRDefault="005D488F" w:rsidP="005F0326">
      <w:pPr>
        <w:widowControl w:val="0"/>
        <w:spacing w:line="348" w:lineRule="auto"/>
        <w:ind w:firstLine="709"/>
        <w:rPr>
          <w:spacing w:val="-4"/>
        </w:rPr>
      </w:pPr>
      <w:r w:rsidRPr="0091364A">
        <w:rPr>
          <w:bCs/>
          <w:spacing w:val="-4"/>
          <w:szCs w:val="28"/>
        </w:rPr>
        <w:t xml:space="preserve">1. </w:t>
      </w:r>
      <w:r w:rsidR="005F0326" w:rsidRPr="0091364A">
        <w:rPr>
          <w:spacing w:val="-4"/>
          <w:szCs w:val="28"/>
        </w:rPr>
        <w:t xml:space="preserve">Внести в постановление Правительства Самарской области </w:t>
      </w:r>
      <w:r w:rsidR="005F0326" w:rsidRPr="0091364A">
        <w:rPr>
          <w:spacing w:val="-4"/>
          <w:szCs w:val="28"/>
        </w:rPr>
        <w:br/>
        <w:t xml:space="preserve">от 27.11.2013 № 671 «Об утверждении государственной программы Самарской </w:t>
      </w:r>
      <w:r w:rsidR="005F0326" w:rsidRPr="0091364A">
        <w:rPr>
          <w:spacing w:val="-4"/>
        </w:rPr>
        <w:t>области «Доступная среда в Самарской области»</w:t>
      </w:r>
      <w:r w:rsidR="00E303A7">
        <w:rPr>
          <w:spacing w:val="-4"/>
        </w:rPr>
        <w:t xml:space="preserve"> </w:t>
      </w:r>
      <w:r w:rsidR="00E303A7">
        <w:rPr>
          <w:spacing w:val="-4"/>
        </w:rPr>
        <w:br/>
        <w:t>на 2014 – 2025 годы» следующие изменения</w:t>
      </w:r>
      <w:r w:rsidR="005F0326" w:rsidRPr="0091364A">
        <w:rPr>
          <w:spacing w:val="-4"/>
        </w:rPr>
        <w:t xml:space="preserve">: </w:t>
      </w:r>
    </w:p>
    <w:p w:rsidR="00C211F0" w:rsidRPr="0091364A" w:rsidRDefault="005F0326" w:rsidP="00825C25">
      <w:pPr>
        <w:widowControl w:val="0"/>
        <w:spacing w:line="348" w:lineRule="auto"/>
        <w:ind w:firstLine="709"/>
        <w:rPr>
          <w:spacing w:val="-4"/>
        </w:rPr>
      </w:pPr>
      <w:r w:rsidRPr="0091364A">
        <w:rPr>
          <w:spacing w:val="-4"/>
          <w:szCs w:val="28"/>
        </w:rPr>
        <w:t xml:space="preserve">в государственной программе Самарской области «Доступная среда </w:t>
      </w:r>
      <w:r w:rsidRPr="0091364A">
        <w:rPr>
          <w:spacing w:val="-4"/>
          <w:szCs w:val="28"/>
        </w:rPr>
        <w:br/>
        <w:t xml:space="preserve">в Самарской области» на 2014 – 2025 </w:t>
      </w:r>
      <w:r w:rsidRPr="0091364A">
        <w:rPr>
          <w:spacing w:val="-4"/>
        </w:rPr>
        <w:t>годы (далее – Государственная программа):</w:t>
      </w:r>
    </w:p>
    <w:p w:rsidR="005F0326" w:rsidRDefault="005F0326" w:rsidP="005F0326">
      <w:pPr>
        <w:autoSpaceDE w:val="0"/>
        <w:autoSpaceDN w:val="0"/>
        <w:adjustRightInd w:val="0"/>
        <w:spacing w:line="336" w:lineRule="auto"/>
        <w:ind w:firstLine="709"/>
        <w:rPr>
          <w:spacing w:val="-4"/>
        </w:rPr>
      </w:pPr>
      <w:r w:rsidRPr="0091364A">
        <w:rPr>
          <w:spacing w:val="-4"/>
        </w:rPr>
        <w:t>приложение 12 к Государственной программе изложить в редакции согласно приложен</w:t>
      </w:r>
      <w:r w:rsidR="004E0F6B">
        <w:rPr>
          <w:spacing w:val="-4"/>
        </w:rPr>
        <w:t>ию 1 к настоящему постановлению;</w:t>
      </w:r>
    </w:p>
    <w:p w:rsidR="004E0F6B" w:rsidRPr="0091364A" w:rsidRDefault="004E0F6B" w:rsidP="005F0326">
      <w:pPr>
        <w:autoSpaceDE w:val="0"/>
        <w:autoSpaceDN w:val="0"/>
        <w:adjustRightInd w:val="0"/>
        <w:spacing w:line="336" w:lineRule="auto"/>
        <w:ind w:firstLine="709"/>
        <w:rPr>
          <w:spacing w:val="-4"/>
        </w:rPr>
      </w:pPr>
      <w:bookmarkStart w:id="0" w:name="_GoBack"/>
      <w:bookmarkEnd w:id="0"/>
      <w:r w:rsidRPr="004E0F6B">
        <w:rPr>
          <w:spacing w:val="-4"/>
        </w:rPr>
        <w:t>приложение 20 к Государственной программе изложить в редакции согласно приложению 2 к настоящему постановлению</w:t>
      </w:r>
      <w:r>
        <w:rPr>
          <w:spacing w:val="-4"/>
        </w:rPr>
        <w:t>.</w:t>
      </w:r>
    </w:p>
    <w:p w:rsidR="005F0326" w:rsidRPr="0091364A" w:rsidRDefault="005F0326" w:rsidP="005F0326">
      <w:pPr>
        <w:autoSpaceDE w:val="0"/>
        <w:autoSpaceDN w:val="0"/>
        <w:adjustRightInd w:val="0"/>
        <w:spacing w:line="336" w:lineRule="auto"/>
        <w:ind w:firstLine="709"/>
        <w:rPr>
          <w:bCs/>
          <w:spacing w:val="-4"/>
          <w:szCs w:val="28"/>
        </w:rPr>
      </w:pPr>
      <w:r w:rsidRPr="0091364A">
        <w:rPr>
          <w:spacing w:val="-4"/>
        </w:rPr>
        <w:t xml:space="preserve">2. </w:t>
      </w:r>
      <w:proofErr w:type="gramStart"/>
      <w:r w:rsidRPr="0091364A">
        <w:rPr>
          <w:spacing w:val="-4"/>
        </w:rPr>
        <w:t xml:space="preserve">Внести в постановление Правительства Самарской области </w:t>
      </w:r>
      <w:r w:rsidRPr="0091364A">
        <w:rPr>
          <w:spacing w:val="-4"/>
        </w:rPr>
        <w:br/>
        <w:t xml:space="preserve">от 29.01.2020 № 45 «Об утверждении порядка определения объема и условий предоставления </w:t>
      </w:r>
      <w:r w:rsidRPr="0091364A">
        <w:rPr>
          <w:bCs/>
          <w:spacing w:val="-4"/>
        </w:rPr>
        <w:t xml:space="preserve">субсидий государственным </w:t>
      </w:r>
      <w:r w:rsidRPr="0091364A">
        <w:rPr>
          <w:spacing w:val="-4"/>
        </w:rPr>
        <w:t xml:space="preserve">бюджетным образовательным </w:t>
      </w:r>
      <w:r w:rsidRPr="0091364A">
        <w:rPr>
          <w:spacing w:val="-4"/>
        </w:rPr>
        <w:lastRenderedPageBreak/>
        <w:t xml:space="preserve">учреждениям Самарской области, подведомственным министерству образования и науки Самарской области, в соответствии с абзацем вторым пункта 1 статьи 78.1 Бюджетного кодекса Российской Федерации </w:t>
      </w:r>
      <w:r w:rsidRPr="0091364A">
        <w:rPr>
          <w:bCs/>
          <w:spacing w:val="-4"/>
        </w:rPr>
        <w:t>на реализацию мероприятия «Обновление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</w:r>
      <w:proofErr w:type="gramEnd"/>
      <w:r w:rsidRPr="0091364A">
        <w:rPr>
          <w:bCs/>
          <w:spacing w:val="-4"/>
        </w:rPr>
        <w:t xml:space="preserve"> программам в рамках федерального проекта «Современная школа» нац</w:t>
      </w:r>
      <w:r w:rsidR="00C211F0">
        <w:rPr>
          <w:bCs/>
          <w:spacing w:val="-4"/>
        </w:rPr>
        <w:t>ионального проекта «Образование</w:t>
      </w:r>
      <w:r w:rsidRPr="0091364A">
        <w:rPr>
          <w:spacing w:val="-4"/>
        </w:rPr>
        <w:t>» следующее изменение:</w:t>
      </w:r>
    </w:p>
    <w:p w:rsidR="005F0326" w:rsidRPr="0091364A" w:rsidRDefault="005F0326" w:rsidP="005778BE">
      <w:pPr>
        <w:autoSpaceDE w:val="0"/>
        <w:autoSpaceDN w:val="0"/>
        <w:adjustRightInd w:val="0"/>
        <w:spacing w:line="343" w:lineRule="auto"/>
        <w:ind w:firstLine="709"/>
        <w:rPr>
          <w:bCs/>
          <w:spacing w:val="-4"/>
          <w:szCs w:val="28"/>
        </w:rPr>
      </w:pPr>
      <w:proofErr w:type="gramStart"/>
      <w:r w:rsidRPr="0091364A">
        <w:rPr>
          <w:bCs/>
          <w:spacing w:val="-4"/>
          <w:szCs w:val="28"/>
        </w:rPr>
        <w:t>Порядок определения объема и условия предоставления субсидий государственным бюджетным образовательным учреждениям Самарской области, подведомственным министерству образования и науки Самарской области, в соответствии с абзацем вторым пункта 1 статьи 78.1 Бюджетного кодекса Российской Федерации на реализацию мероприятия «Обновление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 федерального проекта «Современная школа» национального проекта «Образование» изложить</w:t>
      </w:r>
      <w:proofErr w:type="gramEnd"/>
      <w:r w:rsidRPr="0091364A">
        <w:rPr>
          <w:bCs/>
          <w:spacing w:val="-4"/>
          <w:szCs w:val="28"/>
        </w:rPr>
        <w:t xml:space="preserve"> </w:t>
      </w:r>
      <w:r w:rsidR="004E0F6B">
        <w:rPr>
          <w:bCs/>
          <w:spacing w:val="-4"/>
          <w:szCs w:val="28"/>
        </w:rPr>
        <w:t>в редакции согласно приложению 3</w:t>
      </w:r>
      <w:r w:rsidRPr="0091364A">
        <w:rPr>
          <w:bCs/>
          <w:spacing w:val="-4"/>
          <w:szCs w:val="28"/>
        </w:rPr>
        <w:t xml:space="preserve"> к настоящему постановлению.</w:t>
      </w:r>
    </w:p>
    <w:p w:rsidR="000F51E6" w:rsidRPr="0091364A" w:rsidRDefault="005F0326" w:rsidP="005778BE">
      <w:pPr>
        <w:autoSpaceDE w:val="0"/>
        <w:autoSpaceDN w:val="0"/>
        <w:adjustRightInd w:val="0"/>
        <w:spacing w:line="343" w:lineRule="auto"/>
        <w:ind w:firstLine="709"/>
        <w:rPr>
          <w:bCs/>
          <w:spacing w:val="-4"/>
          <w:szCs w:val="28"/>
        </w:rPr>
      </w:pPr>
      <w:r w:rsidRPr="0091364A">
        <w:rPr>
          <w:bCs/>
          <w:spacing w:val="-4"/>
          <w:szCs w:val="28"/>
        </w:rPr>
        <w:t>3</w:t>
      </w:r>
      <w:r w:rsidR="000F51E6" w:rsidRPr="0091364A">
        <w:rPr>
          <w:bCs/>
          <w:spacing w:val="-4"/>
          <w:szCs w:val="28"/>
        </w:rPr>
        <w:t xml:space="preserve">. </w:t>
      </w:r>
      <w:r w:rsidR="00E8336C" w:rsidRPr="0091364A">
        <w:rPr>
          <w:bCs/>
          <w:spacing w:val="-4"/>
          <w:szCs w:val="28"/>
        </w:rPr>
        <w:t xml:space="preserve"> </w:t>
      </w:r>
      <w:proofErr w:type="gramStart"/>
      <w:r w:rsidR="000F51E6" w:rsidRPr="0091364A">
        <w:rPr>
          <w:bCs/>
          <w:spacing w:val="-4"/>
          <w:szCs w:val="28"/>
        </w:rPr>
        <w:t>Контроль за</w:t>
      </w:r>
      <w:proofErr w:type="gramEnd"/>
      <w:r w:rsidR="000F51E6" w:rsidRPr="0091364A">
        <w:rPr>
          <w:bCs/>
          <w:spacing w:val="-4"/>
          <w:szCs w:val="28"/>
        </w:rPr>
        <w:t xml:space="preserve"> выполнением настоящего постановления возложить </w:t>
      </w:r>
      <w:r w:rsidR="00E8336C" w:rsidRPr="0091364A">
        <w:rPr>
          <w:bCs/>
          <w:spacing w:val="-4"/>
          <w:szCs w:val="28"/>
        </w:rPr>
        <w:t xml:space="preserve">            </w:t>
      </w:r>
      <w:r w:rsidR="000F51E6" w:rsidRPr="0091364A">
        <w:rPr>
          <w:bCs/>
          <w:spacing w:val="-4"/>
          <w:szCs w:val="28"/>
        </w:rPr>
        <w:t>на министерство образования и науки Самарской области.</w:t>
      </w:r>
    </w:p>
    <w:p w:rsidR="000F51E6" w:rsidRPr="0091364A" w:rsidRDefault="005F0326" w:rsidP="005778BE">
      <w:pPr>
        <w:autoSpaceDE w:val="0"/>
        <w:autoSpaceDN w:val="0"/>
        <w:adjustRightInd w:val="0"/>
        <w:spacing w:line="343" w:lineRule="auto"/>
        <w:ind w:firstLine="709"/>
        <w:rPr>
          <w:bCs/>
          <w:spacing w:val="-4"/>
          <w:szCs w:val="28"/>
        </w:rPr>
      </w:pPr>
      <w:r w:rsidRPr="0091364A">
        <w:rPr>
          <w:bCs/>
          <w:spacing w:val="-4"/>
          <w:szCs w:val="28"/>
        </w:rPr>
        <w:t>4</w:t>
      </w:r>
      <w:r w:rsidR="000F51E6" w:rsidRPr="0091364A">
        <w:rPr>
          <w:bCs/>
          <w:spacing w:val="-4"/>
          <w:szCs w:val="28"/>
        </w:rPr>
        <w:t>. Опубликовать настоящее постановление в средствах массовой информации.</w:t>
      </w:r>
    </w:p>
    <w:p w:rsidR="000F51E6" w:rsidRDefault="005F0326" w:rsidP="005778BE">
      <w:pPr>
        <w:autoSpaceDE w:val="0"/>
        <w:autoSpaceDN w:val="0"/>
        <w:adjustRightInd w:val="0"/>
        <w:spacing w:line="343" w:lineRule="auto"/>
        <w:ind w:firstLine="709"/>
        <w:rPr>
          <w:bCs/>
          <w:spacing w:val="-4"/>
          <w:szCs w:val="28"/>
        </w:rPr>
      </w:pPr>
      <w:r w:rsidRPr="0091364A">
        <w:rPr>
          <w:bCs/>
          <w:spacing w:val="-4"/>
          <w:szCs w:val="28"/>
        </w:rPr>
        <w:t>5</w:t>
      </w:r>
      <w:r w:rsidR="000F51E6" w:rsidRPr="0091364A">
        <w:rPr>
          <w:bCs/>
          <w:spacing w:val="-4"/>
          <w:szCs w:val="28"/>
        </w:rPr>
        <w:t xml:space="preserve">. </w:t>
      </w:r>
      <w:r w:rsidR="00E8336C" w:rsidRPr="0091364A">
        <w:rPr>
          <w:bCs/>
          <w:spacing w:val="-4"/>
          <w:szCs w:val="28"/>
        </w:rPr>
        <w:t xml:space="preserve"> </w:t>
      </w:r>
      <w:r w:rsidRPr="0091364A">
        <w:rPr>
          <w:bCs/>
          <w:spacing w:val="-4"/>
          <w:szCs w:val="28"/>
        </w:rPr>
        <w:t>Настоящее постановление вступает в силу с 1 января 2021 года.</w:t>
      </w:r>
    </w:p>
    <w:p w:rsidR="00546CF1" w:rsidRDefault="00546CF1" w:rsidP="004E0F6B">
      <w:pPr>
        <w:autoSpaceDE w:val="0"/>
        <w:autoSpaceDN w:val="0"/>
        <w:adjustRightInd w:val="0"/>
        <w:spacing w:line="343" w:lineRule="auto"/>
        <w:rPr>
          <w:bCs/>
          <w:szCs w:val="28"/>
        </w:rPr>
      </w:pPr>
    </w:p>
    <w:p w:rsidR="000F51E6" w:rsidRDefault="000F51E6" w:rsidP="000F51E6">
      <w:pPr>
        <w:suppressAutoHyphens/>
        <w:autoSpaceDE w:val="0"/>
        <w:autoSpaceDN w:val="0"/>
        <w:adjustRightInd w:val="0"/>
        <w:rPr>
          <w:bCs/>
          <w:szCs w:val="28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3936"/>
        <w:gridCol w:w="5244"/>
      </w:tblGrid>
      <w:tr w:rsidR="000F51E6" w:rsidTr="000F51E6">
        <w:tc>
          <w:tcPr>
            <w:tcW w:w="3936" w:type="dxa"/>
            <w:hideMark/>
          </w:tcPr>
          <w:p w:rsidR="000F51E6" w:rsidRDefault="00A9311D" w:rsidP="000F51E6">
            <w:pPr>
              <w:pStyle w:val="ad"/>
              <w:suppressAutoHyphens/>
              <w:spacing w:after="0"/>
              <w:jc w:val="center"/>
            </w:pPr>
            <w:r>
              <w:t>П</w:t>
            </w:r>
            <w:r w:rsidR="000F51E6">
              <w:t>ерв</w:t>
            </w:r>
            <w:r>
              <w:t>ый</w:t>
            </w:r>
            <w:r w:rsidR="000F51E6">
              <w:br/>
              <w:t>вице-губернатор –</w:t>
            </w:r>
          </w:p>
          <w:p w:rsidR="000F51E6" w:rsidRDefault="000F51E6" w:rsidP="000F51E6">
            <w:pPr>
              <w:pStyle w:val="ad"/>
              <w:suppressAutoHyphens/>
              <w:spacing w:after="0"/>
              <w:jc w:val="center"/>
            </w:pPr>
            <w:r>
              <w:t>председател</w:t>
            </w:r>
            <w:r w:rsidR="00A9311D">
              <w:t>ь</w:t>
            </w:r>
            <w:r>
              <w:t xml:space="preserve"> Правительства</w:t>
            </w:r>
          </w:p>
          <w:p w:rsidR="000F51E6" w:rsidRDefault="000F51E6" w:rsidP="000F51E6">
            <w:pPr>
              <w:pStyle w:val="ad"/>
              <w:suppressAutoHyphens/>
              <w:spacing w:after="0"/>
              <w:jc w:val="center"/>
            </w:pPr>
            <w:r>
              <w:t>Самарской области</w:t>
            </w:r>
          </w:p>
        </w:tc>
        <w:tc>
          <w:tcPr>
            <w:tcW w:w="5244" w:type="dxa"/>
          </w:tcPr>
          <w:p w:rsidR="000F51E6" w:rsidRDefault="000F51E6" w:rsidP="000F51E6">
            <w:pPr>
              <w:pStyle w:val="ad"/>
              <w:suppressAutoHyphens/>
              <w:spacing w:after="0"/>
            </w:pPr>
          </w:p>
          <w:p w:rsidR="000F51E6" w:rsidRDefault="000F51E6" w:rsidP="000F51E6">
            <w:pPr>
              <w:pStyle w:val="ad"/>
              <w:suppressAutoHyphens/>
              <w:spacing w:after="0"/>
            </w:pPr>
          </w:p>
          <w:p w:rsidR="000F51E6" w:rsidRDefault="000F51E6" w:rsidP="000F51E6">
            <w:pPr>
              <w:pStyle w:val="ad"/>
              <w:suppressAutoHyphens/>
              <w:spacing w:after="0"/>
            </w:pPr>
          </w:p>
          <w:p w:rsidR="000F51E6" w:rsidRDefault="00E8336C" w:rsidP="000F51E6">
            <w:pPr>
              <w:pStyle w:val="ad"/>
              <w:suppressAutoHyphens/>
              <w:spacing w:after="0"/>
              <w:jc w:val="right"/>
            </w:pPr>
            <w:proofErr w:type="spellStart"/>
            <w:r>
              <w:t>В.В.Кудряшов</w:t>
            </w:r>
            <w:proofErr w:type="spellEnd"/>
          </w:p>
        </w:tc>
      </w:tr>
    </w:tbl>
    <w:p w:rsidR="000F51E6" w:rsidRDefault="000F51E6" w:rsidP="000F51E6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020C9" w:rsidRDefault="007020C9" w:rsidP="00E1010D">
      <w:pPr>
        <w:shd w:val="clear" w:color="auto" w:fill="FFFFFF"/>
        <w:rPr>
          <w:szCs w:val="28"/>
        </w:rPr>
      </w:pPr>
    </w:p>
    <w:p w:rsidR="007020C9" w:rsidRDefault="007020C9" w:rsidP="00E1010D">
      <w:pPr>
        <w:shd w:val="clear" w:color="auto" w:fill="FFFFFF"/>
        <w:rPr>
          <w:szCs w:val="28"/>
        </w:rPr>
      </w:pPr>
    </w:p>
    <w:p w:rsidR="007020C9" w:rsidRDefault="007020C9" w:rsidP="00E1010D">
      <w:pPr>
        <w:shd w:val="clear" w:color="auto" w:fill="FFFFFF"/>
        <w:rPr>
          <w:szCs w:val="28"/>
        </w:rPr>
      </w:pPr>
    </w:p>
    <w:p w:rsidR="007020C9" w:rsidRDefault="007020C9" w:rsidP="00E1010D">
      <w:pPr>
        <w:shd w:val="clear" w:color="auto" w:fill="FFFFFF"/>
        <w:rPr>
          <w:szCs w:val="28"/>
        </w:rPr>
      </w:pPr>
    </w:p>
    <w:p w:rsidR="006C6ACC" w:rsidRDefault="005F0326" w:rsidP="0091364A">
      <w:pPr>
        <w:shd w:val="clear" w:color="auto" w:fill="FFFFFF"/>
        <w:rPr>
          <w:szCs w:val="28"/>
        </w:rPr>
      </w:pPr>
      <w:proofErr w:type="spellStart"/>
      <w:r>
        <w:rPr>
          <w:szCs w:val="28"/>
        </w:rPr>
        <w:t>Халиуллина</w:t>
      </w:r>
      <w:proofErr w:type="spellEnd"/>
      <w:r w:rsidR="007020C9">
        <w:rPr>
          <w:szCs w:val="28"/>
        </w:rPr>
        <w:t xml:space="preserve"> </w:t>
      </w:r>
      <w:r w:rsidR="0091364A">
        <w:rPr>
          <w:szCs w:val="28"/>
        </w:rPr>
        <w:t>3330693</w:t>
      </w:r>
    </w:p>
    <w:sectPr w:rsidR="006C6ACC" w:rsidSect="00851BE1">
      <w:headerReference w:type="even" r:id="rId9"/>
      <w:headerReference w:type="default" r:id="rId10"/>
      <w:headerReference w:type="first" r:id="rId11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8BB" w:rsidRDefault="00C238BB">
      <w:r>
        <w:separator/>
      </w:r>
    </w:p>
  </w:endnote>
  <w:endnote w:type="continuationSeparator" w:id="0">
    <w:p w:rsidR="00C238BB" w:rsidRDefault="00C2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8BB" w:rsidRDefault="00C238BB">
      <w:r>
        <w:separator/>
      </w:r>
    </w:p>
  </w:footnote>
  <w:footnote w:type="continuationSeparator" w:id="0">
    <w:p w:rsidR="00C238BB" w:rsidRDefault="00C23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CF" w:rsidRDefault="00EB2FAA" w:rsidP="00C64EF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A13C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13CF" w:rsidRDefault="009A13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CF" w:rsidRPr="009848D2" w:rsidRDefault="00EB2FAA" w:rsidP="00C64EFF">
    <w:pPr>
      <w:pStyle w:val="a4"/>
      <w:framePr w:wrap="around" w:vAnchor="text" w:hAnchor="margin" w:xAlign="center" w:y="1"/>
      <w:rPr>
        <w:rStyle w:val="a6"/>
        <w:sz w:val="26"/>
        <w:szCs w:val="26"/>
      </w:rPr>
    </w:pPr>
    <w:r w:rsidRPr="009848D2">
      <w:rPr>
        <w:rStyle w:val="a6"/>
        <w:sz w:val="26"/>
        <w:szCs w:val="26"/>
      </w:rPr>
      <w:fldChar w:fldCharType="begin"/>
    </w:r>
    <w:r w:rsidR="009A13CF" w:rsidRPr="009848D2">
      <w:rPr>
        <w:rStyle w:val="a6"/>
        <w:sz w:val="26"/>
        <w:szCs w:val="26"/>
      </w:rPr>
      <w:instrText xml:space="preserve">PAGE  </w:instrText>
    </w:r>
    <w:r w:rsidRPr="009848D2">
      <w:rPr>
        <w:rStyle w:val="a6"/>
        <w:sz w:val="26"/>
        <w:szCs w:val="26"/>
      </w:rPr>
      <w:fldChar w:fldCharType="separate"/>
    </w:r>
    <w:r w:rsidR="00E303A7">
      <w:rPr>
        <w:rStyle w:val="a6"/>
        <w:noProof/>
        <w:sz w:val="26"/>
        <w:szCs w:val="26"/>
      </w:rPr>
      <w:t>2</w:t>
    </w:r>
    <w:r w:rsidRPr="009848D2">
      <w:rPr>
        <w:rStyle w:val="a6"/>
        <w:sz w:val="26"/>
        <w:szCs w:val="26"/>
      </w:rPr>
      <w:fldChar w:fldCharType="end"/>
    </w:r>
  </w:p>
  <w:p w:rsidR="009A13CF" w:rsidRDefault="009A13CF" w:rsidP="006C6A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ACC" w:rsidRDefault="006C6ACC">
    <w:pPr>
      <w:pStyle w:val="a4"/>
      <w:jc w:val="center"/>
    </w:pPr>
  </w:p>
  <w:p w:rsidR="006C6ACC" w:rsidRDefault="006C6A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168B1"/>
    <w:multiLevelType w:val="hybridMultilevel"/>
    <w:tmpl w:val="56440876"/>
    <w:lvl w:ilvl="0" w:tplc="FEBC2A9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B40B38"/>
    <w:multiLevelType w:val="hybridMultilevel"/>
    <w:tmpl w:val="615EE718"/>
    <w:lvl w:ilvl="0" w:tplc="67EC5D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C72757"/>
    <w:multiLevelType w:val="hybridMultilevel"/>
    <w:tmpl w:val="1DE07162"/>
    <w:lvl w:ilvl="0" w:tplc="EB085AE2">
      <w:start w:val="1"/>
      <w:numFmt w:val="decimal"/>
      <w:suff w:val="space"/>
      <w:lvlText w:val="%1."/>
      <w:lvlJc w:val="left"/>
      <w:pPr>
        <w:ind w:left="2155" w:hanging="144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CF48B3"/>
    <w:multiLevelType w:val="hybridMultilevel"/>
    <w:tmpl w:val="56440876"/>
    <w:lvl w:ilvl="0" w:tplc="FEBC2A9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C35F1"/>
    <w:multiLevelType w:val="hybridMultilevel"/>
    <w:tmpl w:val="6952FF8E"/>
    <w:lvl w:ilvl="0" w:tplc="FEBC2A9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94C"/>
    <w:rsid w:val="00007C89"/>
    <w:rsid w:val="00032CCB"/>
    <w:rsid w:val="00034E0D"/>
    <w:rsid w:val="000438FA"/>
    <w:rsid w:val="00044B43"/>
    <w:rsid w:val="00051723"/>
    <w:rsid w:val="00053656"/>
    <w:rsid w:val="00061855"/>
    <w:rsid w:val="00071328"/>
    <w:rsid w:val="00074ABA"/>
    <w:rsid w:val="00085E04"/>
    <w:rsid w:val="00087FC9"/>
    <w:rsid w:val="00092A67"/>
    <w:rsid w:val="00093A15"/>
    <w:rsid w:val="000949E9"/>
    <w:rsid w:val="000A1D15"/>
    <w:rsid w:val="000A2B28"/>
    <w:rsid w:val="000A403A"/>
    <w:rsid w:val="000A4BDA"/>
    <w:rsid w:val="000B3F36"/>
    <w:rsid w:val="000C0B2D"/>
    <w:rsid w:val="000C171D"/>
    <w:rsid w:val="000C30D8"/>
    <w:rsid w:val="000D1ED0"/>
    <w:rsid w:val="000E5CED"/>
    <w:rsid w:val="000F17F8"/>
    <w:rsid w:val="000F51E6"/>
    <w:rsid w:val="00102ACA"/>
    <w:rsid w:val="00106C79"/>
    <w:rsid w:val="00106D31"/>
    <w:rsid w:val="001108F6"/>
    <w:rsid w:val="00112F44"/>
    <w:rsid w:val="001167FB"/>
    <w:rsid w:val="00117658"/>
    <w:rsid w:val="00117C4E"/>
    <w:rsid w:val="0012083B"/>
    <w:rsid w:val="0012490E"/>
    <w:rsid w:val="001318FD"/>
    <w:rsid w:val="00132F5D"/>
    <w:rsid w:val="00142F0E"/>
    <w:rsid w:val="0014315D"/>
    <w:rsid w:val="001432A4"/>
    <w:rsid w:val="00144448"/>
    <w:rsid w:val="001460EF"/>
    <w:rsid w:val="00146843"/>
    <w:rsid w:val="00155CFB"/>
    <w:rsid w:val="00161609"/>
    <w:rsid w:val="0016190C"/>
    <w:rsid w:val="00162329"/>
    <w:rsid w:val="00171BA4"/>
    <w:rsid w:val="00172434"/>
    <w:rsid w:val="0017257B"/>
    <w:rsid w:val="00172C8E"/>
    <w:rsid w:val="00175C8B"/>
    <w:rsid w:val="00181B3F"/>
    <w:rsid w:val="00192841"/>
    <w:rsid w:val="00194D0E"/>
    <w:rsid w:val="001A2D80"/>
    <w:rsid w:val="001A6465"/>
    <w:rsid w:val="001B329A"/>
    <w:rsid w:val="001B6F80"/>
    <w:rsid w:val="001C42F4"/>
    <w:rsid w:val="001D0101"/>
    <w:rsid w:val="001D4E59"/>
    <w:rsid w:val="001E5FD4"/>
    <w:rsid w:val="001E6F27"/>
    <w:rsid w:val="00206169"/>
    <w:rsid w:val="002076D4"/>
    <w:rsid w:val="0021089F"/>
    <w:rsid w:val="00213C3F"/>
    <w:rsid w:val="00220475"/>
    <w:rsid w:val="00221760"/>
    <w:rsid w:val="00221E28"/>
    <w:rsid w:val="002231AE"/>
    <w:rsid w:val="002272A9"/>
    <w:rsid w:val="00230541"/>
    <w:rsid w:val="002312E5"/>
    <w:rsid w:val="00231B3E"/>
    <w:rsid w:val="00234DEA"/>
    <w:rsid w:val="00237366"/>
    <w:rsid w:val="00240382"/>
    <w:rsid w:val="00241FCF"/>
    <w:rsid w:val="0024268C"/>
    <w:rsid w:val="002467AA"/>
    <w:rsid w:val="0024695B"/>
    <w:rsid w:val="00254499"/>
    <w:rsid w:val="00255386"/>
    <w:rsid w:val="00267F84"/>
    <w:rsid w:val="00275D47"/>
    <w:rsid w:val="00281725"/>
    <w:rsid w:val="0028314D"/>
    <w:rsid w:val="002859B5"/>
    <w:rsid w:val="002864C3"/>
    <w:rsid w:val="00286D44"/>
    <w:rsid w:val="00287F3E"/>
    <w:rsid w:val="00287F51"/>
    <w:rsid w:val="002969C0"/>
    <w:rsid w:val="00297D19"/>
    <w:rsid w:val="002A3C54"/>
    <w:rsid w:val="002A54A2"/>
    <w:rsid w:val="002B5E8C"/>
    <w:rsid w:val="002C5484"/>
    <w:rsid w:val="002C74F0"/>
    <w:rsid w:val="002D16AA"/>
    <w:rsid w:val="002D56BB"/>
    <w:rsid w:val="002D6927"/>
    <w:rsid w:val="002D7696"/>
    <w:rsid w:val="002E4228"/>
    <w:rsid w:val="002E5ACE"/>
    <w:rsid w:val="002E6788"/>
    <w:rsid w:val="002F4029"/>
    <w:rsid w:val="0030633A"/>
    <w:rsid w:val="00307915"/>
    <w:rsid w:val="00307B05"/>
    <w:rsid w:val="0031182B"/>
    <w:rsid w:val="003219DF"/>
    <w:rsid w:val="00330E0A"/>
    <w:rsid w:val="00332427"/>
    <w:rsid w:val="003452D2"/>
    <w:rsid w:val="0034770A"/>
    <w:rsid w:val="00351265"/>
    <w:rsid w:val="003567F9"/>
    <w:rsid w:val="003625F7"/>
    <w:rsid w:val="003674F9"/>
    <w:rsid w:val="00381B06"/>
    <w:rsid w:val="00382A48"/>
    <w:rsid w:val="0038308A"/>
    <w:rsid w:val="003836A3"/>
    <w:rsid w:val="0038560E"/>
    <w:rsid w:val="00386C62"/>
    <w:rsid w:val="00387B1E"/>
    <w:rsid w:val="003942A7"/>
    <w:rsid w:val="0039627C"/>
    <w:rsid w:val="00396A0A"/>
    <w:rsid w:val="00397B8B"/>
    <w:rsid w:val="003A6263"/>
    <w:rsid w:val="003B3F01"/>
    <w:rsid w:val="003C0E23"/>
    <w:rsid w:val="003C29A3"/>
    <w:rsid w:val="003C4376"/>
    <w:rsid w:val="003C4CB2"/>
    <w:rsid w:val="003C6ED6"/>
    <w:rsid w:val="003D2450"/>
    <w:rsid w:val="003D492D"/>
    <w:rsid w:val="003D7F7E"/>
    <w:rsid w:val="003E560F"/>
    <w:rsid w:val="003E6615"/>
    <w:rsid w:val="003F3BF5"/>
    <w:rsid w:val="003F53CE"/>
    <w:rsid w:val="003F60CB"/>
    <w:rsid w:val="004007BF"/>
    <w:rsid w:val="00407C53"/>
    <w:rsid w:val="00412C5A"/>
    <w:rsid w:val="0041436C"/>
    <w:rsid w:val="00415A6A"/>
    <w:rsid w:val="00424DA9"/>
    <w:rsid w:val="00426579"/>
    <w:rsid w:val="0043366C"/>
    <w:rsid w:val="0043386A"/>
    <w:rsid w:val="00444A31"/>
    <w:rsid w:val="00445123"/>
    <w:rsid w:val="00445A62"/>
    <w:rsid w:val="00446C64"/>
    <w:rsid w:val="00452ABC"/>
    <w:rsid w:val="00457D72"/>
    <w:rsid w:val="00465BE7"/>
    <w:rsid w:val="00466595"/>
    <w:rsid w:val="004738C6"/>
    <w:rsid w:val="0047584C"/>
    <w:rsid w:val="00485762"/>
    <w:rsid w:val="00493ACA"/>
    <w:rsid w:val="00493D99"/>
    <w:rsid w:val="004949B2"/>
    <w:rsid w:val="004A2A5F"/>
    <w:rsid w:val="004A6F39"/>
    <w:rsid w:val="004B2F41"/>
    <w:rsid w:val="004B5F5A"/>
    <w:rsid w:val="004B6E27"/>
    <w:rsid w:val="004C008F"/>
    <w:rsid w:val="004C092B"/>
    <w:rsid w:val="004C14FA"/>
    <w:rsid w:val="004C2DC5"/>
    <w:rsid w:val="004C4DBF"/>
    <w:rsid w:val="004D176C"/>
    <w:rsid w:val="004D377D"/>
    <w:rsid w:val="004D3E48"/>
    <w:rsid w:val="004D5214"/>
    <w:rsid w:val="004D55CC"/>
    <w:rsid w:val="004E0F6B"/>
    <w:rsid w:val="004E56F8"/>
    <w:rsid w:val="004F0051"/>
    <w:rsid w:val="004F0DA9"/>
    <w:rsid w:val="004F5FC3"/>
    <w:rsid w:val="004F627B"/>
    <w:rsid w:val="004F62E3"/>
    <w:rsid w:val="005029C2"/>
    <w:rsid w:val="00502B89"/>
    <w:rsid w:val="00502F02"/>
    <w:rsid w:val="00503322"/>
    <w:rsid w:val="00504444"/>
    <w:rsid w:val="00510636"/>
    <w:rsid w:val="005204D4"/>
    <w:rsid w:val="0052787D"/>
    <w:rsid w:val="005323C6"/>
    <w:rsid w:val="0053289C"/>
    <w:rsid w:val="0053797E"/>
    <w:rsid w:val="00541B3E"/>
    <w:rsid w:val="00543E68"/>
    <w:rsid w:val="00544A4F"/>
    <w:rsid w:val="00545AC0"/>
    <w:rsid w:val="00546CF1"/>
    <w:rsid w:val="005478C4"/>
    <w:rsid w:val="00551E13"/>
    <w:rsid w:val="00556F8A"/>
    <w:rsid w:val="005605A8"/>
    <w:rsid w:val="00575C55"/>
    <w:rsid w:val="0057700B"/>
    <w:rsid w:val="005778BE"/>
    <w:rsid w:val="00580BE3"/>
    <w:rsid w:val="00580E5A"/>
    <w:rsid w:val="00582740"/>
    <w:rsid w:val="0058718F"/>
    <w:rsid w:val="00592DC2"/>
    <w:rsid w:val="005A15F8"/>
    <w:rsid w:val="005A4A52"/>
    <w:rsid w:val="005B0D9E"/>
    <w:rsid w:val="005B7B21"/>
    <w:rsid w:val="005B7CBD"/>
    <w:rsid w:val="005C58B1"/>
    <w:rsid w:val="005C6549"/>
    <w:rsid w:val="005C79C4"/>
    <w:rsid w:val="005D15F4"/>
    <w:rsid w:val="005D1F5E"/>
    <w:rsid w:val="005D305C"/>
    <w:rsid w:val="005D488F"/>
    <w:rsid w:val="005D4C6B"/>
    <w:rsid w:val="005D71F4"/>
    <w:rsid w:val="005D7CAD"/>
    <w:rsid w:val="005E3041"/>
    <w:rsid w:val="005E7AD1"/>
    <w:rsid w:val="005F0326"/>
    <w:rsid w:val="005F0C16"/>
    <w:rsid w:val="005F1781"/>
    <w:rsid w:val="005F23EE"/>
    <w:rsid w:val="006012BE"/>
    <w:rsid w:val="00601545"/>
    <w:rsid w:val="00604144"/>
    <w:rsid w:val="006046FC"/>
    <w:rsid w:val="0060577D"/>
    <w:rsid w:val="00605F44"/>
    <w:rsid w:val="006064D6"/>
    <w:rsid w:val="00607CBF"/>
    <w:rsid w:val="006123DE"/>
    <w:rsid w:val="00613088"/>
    <w:rsid w:val="006158E5"/>
    <w:rsid w:val="006167BE"/>
    <w:rsid w:val="00622ADE"/>
    <w:rsid w:val="0062340C"/>
    <w:rsid w:val="00625561"/>
    <w:rsid w:val="00625F58"/>
    <w:rsid w:val="00632872"/>
    <w:rsid w:val="0063696F"/>
    <w:rsid w:val="006419B7"/>
    <w:rsid w:val="006460BD"/>
    <w:rsid w:val="006546D0"/>
    <w:rsid w:val="00655682"/>
    <w:rsid w:val="00655FBC"/>
    <w:rsid w:val="006576AC"/>
    <w:rsid w:val="00661274"/>
    <w:rsid w:val="00661697"/>
    <w:rsid w:val="006676E6"/>
    <w:rsid w:val="0067049D"/>
    <w:rsid w:val="0067366A"/>
    <w:rsid w:val="00677325"/>
    <w:rsid w:val="00680AED"/>
    <w:rsid w:val="00680C6B"/>
    <w:rsid w:val="006842C6"/>
    <w:rsid w:val="00687C2B"/>
    <w:rsid w:val="006935DF"/>
    <w:rsid w:val="006A49BC"/>
    <w:rsid w:val="006B5ABC"/>
    <w:rsid w:val="006B6521"/>
    <w:rsid w:val="006C0B27"/>
    <w:rsid w:val="006C13F9"/>
    <w:rsid w:val="006C2AD8"/>
    <w:rsid w:val="006C3672"/>
    <w:rsid w:val="006C5CEA"/>
    <w:rsid w:val="006C67EA"/>
    <w:rsid w:val="006C6ACC"/>
    <w:rsid w:val="006C76C2"/>
    <w:rsid w:val="006D2A6F"/>
    <w:rsid w:val="006D37DD"/>
    <w:rsid w:val="006E094B"/>
    <w:rsid w:val="006E31CE"/>
    <w:rsid w:val="006F335D"/>
    <w:rsid w:val="006F652C"/>
    <w:rsid w:val="007020C9"/>
    <w:rsid w:val="007123EA"/>
    <w:rsid w:val="007139C4"/>
    <w:rsid w:val="00713C5F"/>
    <w:rsid w:val="00717DE2"/>
    <w:rsid w:val="0072638C"/>
    <w:rsid w:val="00727C54"/>
    <w:rsid w:val="0073582E"/>
    <w:rsid w:val="0073587E"/>
    <w:rsid w:val="00735D17"/>
    <w:rsid w:val="00751D83"/>
    <w:rsid w:val="0075291E"/>
    <w:rsid w:val="00755F6D"/>
    <w:rsid w:val="00765C2E"/>
    <w:rsid w:val="00770D5D"/>
    <w:rsid w:val="007727FC"/>
    <w:rsid w:val="00773ACE"/>
    <w:rsid w:val="00774EA2"/>
    <w:rsid w:val="0077694B"/>
    <w:rsid w:val="00777E46"/>
    <w:rsid w:val="00785941"/>
    <w:rsid w:val="007860A5"/>
    <w:rsid w:val="0079021F"/>
    <w:rsid w:val="00793151"/>
    <w:rsid w:val="007A0004"/>
    <w:rsid w:val="007A1616"/>
    <w:rsid w:val="007B4DC5"/>
    <w:rsid w:val="007B6654"/>
    <w:rsid w:val="007B6A82"/>
    <w:rsid w:val="007C198A"/>
    <w:rsid w:val="007C4F50"/>
    <w:rsid w:val="007C633C"/>
    <w:rsid w:val="007D1DDF"/>
    <w:rsid w:val="007F3F35"/>
    <w:rsid w:val="008008F8"/>
    <w:rsid w:val="0080094C"/>
    <w:rsid w:val="00803C81"/>
    <w:rsid w:val="0080542C"/>
    <w:rsid w:val="00812583"/>
    <w:rsid w:val="00812B8B"/>
    <w:rsid w:val="00813EA7"/>
    <w:rsid w:val="0081429B"/>
    <w:rsid w:val="008158FF"/>
    <w:rsid w:val="00815AD8"/>
    <w:rsid w:val="00825C25"/>
    <w:rsid w:val="0083246C"/>
    <w:rsid w:val="00833BB8"/>
    <w:rsid w:val="00835C71"/>
    <w:rsid w:val="0083631D"/>
    <w:rsid w:val="00845D1D"/>
    <w:rsid w:val="00847C42"/>
    <w:rsid w:val="00850E36"/>
    <w:rsid w:val="00851BE1"/>
    <w:rsid w:val="00852485"/>
    <w:rsid w:val="008533CB"/>
    <w:rsid w:val="00854259"/>
    <w:rsid w:val="00855199"/>
    <w:rsid w:val="00872376"/>
    <w:rsid w:val="00881287"/>
    <w:rsid w:val="0088355B"/>
    <w:rsid w:val="00884F9A"/>
    <w:rsid w:val="00885219"/>
    <w:rsid w:val="00892655"/>
    <w:rsid w:val="00893931"/>
    <w:rsid w:val="008A5ED4"/>
    <w:rsid w:val="008B6529"/>
    <w:rsid w:val="008B7008"/>
    <w:rsid w:val="008B72E2"/>
    <w:rsid w:val="008C3F3D"/>
    <w:rsid w:val="008C41CA"/>
    <w:rsid w:val="008C6CA4"/>
    <w:rsid w:val="008E19C8"/>
    <w:rsid w:val="008E2624"/>
    <w:rsid w:val="008E3D70"/>
    <w:rsid w:val="008E4AE1"/>
    <w:rsid w:val="008E6F54"/>
    <w:rsid w:val="008F389D"/>
    <w:rsid w:val="008F5E4A"/>
    <w:rsid w:val="009007FD"/>
    <w:rsid w:val="00903BCE"/>
    <w:rsid w:val="00905F2C"/>
    <w:rsid w:val="00907744"/>
    <w:rsid w:val="00907F43"/>
    <w:rsid w:val="0091364A"/>
    <w:rsid w:val="00915163"/>
    <w:rsid w:val="00916456"/>
    <w:rsid w:val="00921753"/>
    <w:rsid w:val="00925BAC"/>
    <w:rsid w:val="00932DAE"/>
    <w:rsid w:val="00941652"/>
    <w:rsid w:val="00942B2F"/>
    <w:rsid w:val="009445C3"/>
    <w:rsid w:val="0094504F"/>
    <w:rsid w:val="009504BE"/>
    <w:rsid w:val="009527E2"/>
    <w:rsid w:val="00952808"/>
    <w:rsid w:val="009536A5"/>
    <w:rsid w:val="00965C85"/>
    <w:rsid w:val="009728C7"/>
    <w:rsid w:val="00974EF0"/>
    <w:rsid w:val="009779CA"/>
    <w:rsid w:val="00977BAB"/>
    <w:rsid w:val="009803A5"/>
    <w:rsid w:val="00980CFA"/>
    <w:rsid w:val="0098333A"/>
    <w:rsid w:val="009848D2"/>
    <w:rsid w:val="009874D3"/>
    <w:rsid w:val="00991589"/>
    <w:rsid w:val="00994631"/>
    <w:rsid w:val="009968FB"/>
    <w:rsid w:val="009969C5"/>
    <w:rsid w:val="00997FD7"/>
    <w:rsid w:val="009A13CF"/>
    <w:rsid w:val="009A1E11"/>
    <w:rsid w:val="009A6192"/>
    <w:rsid w:val="009A6F09"/>
    <w:rsid w:val="009B11B7"/>
    <w:rsid w:val="009B12AF"/>
    <w:rsid w:val="009B1F45"/>
    <w:rsid w:val="009B386A"/>
    <w:rsid w:val="009B4471"/>
    <w:rsid w:val="009B6D5F"/>
    <w:rsid w:val="009B6EF4"/>
    <w:rsid w:val="009C1843"/>
    <w:rsid w:val="009C6524"/>
    <w:rsid w:val="009C6EE7"/>
    <w:rsid w:val="009D0BEC"/>
    <w:rsid w:val="009D4B86"/>
    <w:rsid w:val="009E6A66"/>
    <w:rsid w:val="009E7636"/>
    <w:rsid w:val="009F1229"/>
    <w:rsid w:val="009F59F1"/>
    <w:rsid w:val="00A033D4"/>
    <w:rsid w:val="00A05A90"/>
    <w:rsid w:val="00A11768"/>
    <w:rsid w:val="00A13F85"/>
    <w:rsid w:val="00A15519"/>
    <w:rsid w:val="00A16B4C"/>
    <w:rsid w:val="00A17C5A"/>
    <w:rsid w:val="00A21D96"/>
    <w:rsid w:val="00A220D2"/>
    <w:rsid w:val="00A258D8"/>
    <w:rsid w:val="00A32902"/>
    <w:rsid w:val="00A360AD"/>
    <w:rsid w:val="00A36417"/>
    <w:rsid w:val="00A37B7D"/>
    <w:rsid w:val="00A454D7"/>
    <w:rsid w:val="00A52B7E"/>
    <w:rsid w:val="00A56F69"/>
    <w:rsid w:val="00A57993"/>
    <w:rsid w:val="00A616AD"/>
    <w:rsid w:val="00A65A2E"/>
    <w:rsid w:val="00A66DA2"/>
    <w:rsid w:val="00A7063D"/>
    <w:rsid w:val="00A74053"/>
    <w:rsid w:val="00A820C2"/>
    <w:rsid w:val="00A82C64"/>
    <w:rsid w:val="00A9311D"/>
    <w:rsid w:val="00A97500"/>
    <w:rsid w:val="00AA5085"/>
    <w:rsid w:val="00AA5988"/>
    <w:rsid w:val="00AB063D"/>
    <w:rsid w:val="00AB077F"/>
    <w:rsid w:val="00AB1DC4"/>
    <w:rsid w:val="00AB64E0"/>
    <w:rsid w:val="00AC5A0C"/>
    <w:rsid w:val="00AC7CCD"/>
    <w:rsid w:val="00AD792A"/>
    <w:rsid w:val="00AD7AF4"/>
    <w:rsid w:val="00AE388F"/>
    <w:rsid w:val="00AE6D60"/>
    <w:rsid w:val="00AF6146"/>
    <w:rsid w:val="00AF70E4"/>
    <w:rsid w:val="00B01816"/>
    <w:rsid w:val="00B04237"/>
    <w:rsid w:val="00B05729"/>
    <w:rsid w:val="00B0762F"/>
    <w:rsid w:val="00B1090E"/>
    <w:rsid w:val="00B115FA"/>
    <w:rsid w:val="00B11A4E"/>
    <w:rsid w:val="00B235B7"/>
    <w:rsid w:val="00B31436"/>
    <w:rsid w:val="00B40200"/>
    <w:rsid w:val="00B45715"/>
    <w:rsid w:val="00B51F62"/>
    <w:rsid w:val="00B55EE1"/>
    <w:rsid w:val="00B67E0D"/>
    <w:rsid w:val="00B73C60"/>
    <w:rsid w:val="00B75F3A"/>
    <w:rsid w:val="00B77E61"/>
    <w:rsid w:val="00B8028E"/>
    <w:rsid w:val="00B803BC"/>
    <w:rsid w:val="00B82E11"/>
    <w:rsid w:val="00B8402D"/>
    <w:rsid w:val="00B86A29"/>
    <w:rsid w:val="00B90122"/>
    <w:rsid w:val="00B951D2"/>
    <w:rsid w:val="00B958F1"/>
    <w:rsid w:val="00B95B01"/>
    <w:rsid w:val="00BA49ED"/>
    <w:rsid w:val="00BB08A1"/>
    <w:rsid w:val="00BB67B8"/>
    <w:rsid w:val="00BC17BE"/>
    <w:rsid w:val="00BC5002"/>
    <w:rsid w:val="00BD41C8"/>
    <w:rsid w:val="00BE217F"/>
    <w:rsid w:val="00BE63B6"/>
    <w:rsid w:val="00BF0218"/>
    <w:rsid w:val="00BF1B5A"/>
    <w:rsid w:val="00BF1FD8"/>
    <w:rsid w:val="00BF42B7"/>
    <w:rsid w:val="00BF4A87"/>
    <w:rsid w:val="00C02A3A"/>
    <w:rsid w:val="00C05AE2"/>
    <w:rsid w:val="00C202F4"/>
    <w:rsid w:val="00C20B50"/>
    <w:rsid w:val="00C211F0"/>
    <w:rsid w:val="00C2266B"/>
    <w:rsid w:val="00C23819"/>
    <w:rsid w:val="00C238BB"/>
    <w:rsid w:val="00C273AF"/>
    <w:rsid w:val="00C27B86"/>
    <w:rsid w:val="00C31035"/>
    <w:rsid w:val="00C314D9"/>
    <w:rsid w:val="00C339E9"/>
    <w:rsid w:val="00C424FE"/>
    <w:rsid w:val="00C43EAF"/>
    <w:rsid w:val="00C46F1A"/>
    <w:rsid w:val="00C54FBD"/>
    <w:rsid w:val="00C60A70"/>
    <w:rsid w:val="00C61DD0"/>
    <w:rsid w:val="00C64EB9"/>
    <w:rsid w:val="00C64EFF"/>
    <w:rsid w:val="00C70F6C"/>
    <w:rsid w:val="00C758B0"/>
    <w:rsid w:val="00C75B5C"/>
    <w:rsid w:val="00C80821"/>
    <w:rsid w:val="00C84678"/>
    <w:rsid w:val="00C850D8"/>
    <w:rsid w:val="00C90299"/>
    <w:rsid w:val="00C93FFE"/>
    <w:rsid w:val="00C9582C"/>
    <w:rsid w:val="00CA42BF"/>
    <w:rsid w:val="00CA4E26"/>
    <w:rsid w:val="00CB3439"/>
    <w:rsid w:val="00CD5A17"/>
    <w:rsid w:val="00CD72A7"/>
    <w:rsid w:val="00CE0679"/>
    <w:rsid w:val="00CF7E30"/>
    <w:rsid w:val="00D01E15"/>
    <w:rsid w:val="00D224BA"/>
    <w:rsid w:val="00D226C4"/>
    <w:rsid w:val="00D30EEE"/>
    <w:rsid w:val="00D3336B"/>
    <w:rsid w:val="00D438A6"/>
    <w:rsid w:val="00D61902"/>
    <w:rsid w:val="00D652DA"/>
    <w:rsid w:val="00D71652"/>
    <w:rsid w:val="00D72AC1"/>
    <w:rsid w:val="00D749C5"/>
    <w:rsid w:val="00D77FE9"/>
    <w:rsid w:val="00D836E6"/>
    <w:rsid w:val="00D93A76"/>
    <w:rsid w:val="00D94A34"/>
    <w:rsid w:val="00DA03BB"/>
    <w:rsid w:val="00DA0E8D"/>
    <w:rsid w:val="00DA20E7"/>
    <w:rsid w:val="00DA3464"/>
    <w:rsid w:val="00DA6EB9"/>
    <w:rsid w:val="00DB1A51"/>
    <w:rsid w:val="00DB3607"/>
    <w:rsid w:val="00DC0203"/>
    <w:rsid w:val="00DD68D9"/>
    <w:rsid w:val="00DE54B8"/>
    <w:rsid w:val="00DE6DE0"/>
    <w:rsid w:val="00DF5C3F"/>
    <w:rsid w:val="00DF6624"/>
    <w:rsid w:val="00DF77FF"/>
    <w:rsid w:val="00E00A70"/>
    <w:rsid w:val="00E0180F"/>
    <w:rsid w:val="00E1010D"/>
    <w:rsid w:val="00E1288A"/>
    <w:rsid w:val="00E12CF6"/>
    <w:rsid w:val="00E13B85"/>
    <w:rsid w:val="00E15FAA"/>
    <w:rsid w:val="00E20D8C"/>
    <w:rsid w:val="00E23C3E"/>
    <w:rsid w:val="00E25AD3"/>
    <w:rsid w:val="00E27ED4"/>
    <w:rsid w:val="00E303A7"/>
    <w:rsid w:val="00E30518"/>
    <w:rsid w:val="00E33101"/>
    <w:rsid w:val="00E363C2"/>
    <w:rsid w:val="00E42AB1"/>
    <w:rsid w:val="00E42B82"/>
    <w:rsid w:val="00E47A3B"/>
    <w:rsid w:val="00E5372D"/>
    <w:rsid w:val="00E65B0A"/>
    <w:rsid w:val="00E67BA9"/>
    <w:rsid w:val="00E8336C"/>
    <w:rsid w:val="00E87E34"/>
    <w:rsid w:val="00E90D7A"/>
    <w:rsid w:val="00E93F4F"/>
    <w:rsid w:val="00EA0A4D"/>
    <w:rsid w:val="00EB1067"/>
    <w:rsid w:val="00EB2FAA"/>
    <w:rsid w:val="00EC42BE"/>
    <w:rsid w:val="00EC4861"/>
    <w:rsid w:val="00ED0ED4"/>
    <w:rsid w:val="00ED1461"/>
    <w:rsid w:val="00ED278A"/>
    <w:rsid w:val="00EE0AA9"/>
    <w:rsid w:val="00EE124B"/>
    <w:rsid w:val="00EE39D7"/>
    <w:rsid w:val="00EF18CD"/>
    <w:rsid w:val="00EF3236"/>
    <w:rsid w:val="00EF72D5"/>
    <w:rsid w:val="00EF759A"/>
    <w:rsid w:val="00F00F25"/>
    <w:rsid w:val="00F024DD"/>
    <w:rsid w:val="00F06FBE"/>
    <w:rsid w:val="00F1128E"/>
    <w:rsid w:val="00F17A4A"/>
    <w:rsid w:val="00F22838"/>
    <w:rsid w:val="00F244D6"/>
    <w:rsid w:val="00F27E41"/>
    <w:rsid w:val="00F4088B"/>
    <w:rsid w:val="00F468D6"/>
    <w:rsid w:val="00F474F3"/>
    <w:rsid w:val="00F50665"/>
    <w:rsid w:val="00F51365"/>
    <w:rsid w:val="00F5399B"/>
    <w:rsid w:val="00F57A62"/>
    <w:rsid w:val="00F61CCA"/>
    <w:rsid w:val="00F631F7"/>
    <w:rsid w:val="00F6340F"/>
    <w:rsid w:val="00F64CA9"/>
    <w:rsid w:val="00F679F9"/>
    <w:rsid w:val="00F70C13"/>
    <w:rsid w:val="00F72765"/>
    <w:rsid w:val="00F72DD2"/>
    <w:rsid w:val="00F76527"/>
    <w:rsid w:val="00F77014"/>
    <w:rsid w:val="00F779A4"/>
    <w:rsid w:val="00F818FB"/>
    <w:rsid w:val="00F83EBB"/>
    <w:rsid w:val="00F9657E"/>
    <w:rsid w:val="00F96CBC"/>
    <w:rsid w:val="00FA6A4A"/>
    <w:rsid w:val="00FA7AC9"/>
    <w:rsid w:val="00FB3D8C"/>
    <w:rsid w:val="00FB4061"/>
    <w:rsid w:val="00FB40AA"/>
    <w:rsid w:val="00FC1628"/>
    <w:rsid w:val="00FC3C10"/>
    <w:rsid w:val="00FC7BE0"/>
    <w:rsid w:val="00FD0C32"/>
    <w:rsid w:val="00FD3E1B"/>
    <w:rsid w:val="00FE3D8B"/>
    <w:rsid w:val="00FF0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1D2"/>
    <w:pPr>
      <w:jc w:val="both"/>
    </w:pPr>
    <w:rPr>
      <w:sz w:val="28"/>
    </w:rPr>
  </w:style>
  <w:style w:type="paragraph" w:styleId="2">
    <w:name w:val="heading 2"/>
    <w:basedOn w:val="a"/>
    <w:next w:val="a"/>
    <w:qFormat/>
    <w:rsid w:val="00EB2FAA"/>
    <w:pPr>
      <w:keepNext/>
      <w:jc w:val="center"/>
      <w:outlineLvl w:val="1"/>
    </w:pPr>
    <w:rPr>
      <w:b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94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64EF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4EFF"/>
  </w:style>
  <w:style w:type="paragraph" w:styleId="a7">
    <w:name w:val="Balloon Text"/>
    <w:basedOn w:val="a"/>
    <w:semiHidden/>
    <w:rsid w:val="009F1229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087F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87FC9"/>
    <w:rPr>
      <w:sz w:val="28"/>
    </w:rPr>
  </w:style>
  <w:style w:type="paragraph" w:styleId="aa">
    <w:name w:val="List Paragraph"/>
    <w:basedOn w:val="a"/>
    <w:uiPriority w:val="34"/>
    <w:qFormat/>
    <w:rsid w:val="00287F3E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6C6ACC"/>
    <w:rPr>
      <w:sz w:val="28"/>
    </w:rPr>
  </w:style>
  <w:style w:type="paragraph" w:styleId="ab">
    <w:name w:val="Body Text Indent"/>
    <w:basedOn w:val="a"/>
    <w:link w:val="ac"/>
    <w:rsid w:val="006676E6"/>
    <w:pPr>
      <w:suppressAutoHyphens/>
      <w:ind w:firstLine="720"/>
    </w:pPr>
    <w:rPr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6676E6"/>
    <w:rPr>
      <w:sz w:val="28"/>
      <w:lang w:eastAsia="ar-SA"/>
    </w:rPr>
  </w:style>
  <w:style w:type="paragraph" w:styleId="ad">
    <w:name w:val="Body Text"/>
    <w:basedOn w:val="a"/>
    <w:link w:val="ae"/>
    <w:rsid w:val="000F51E6"/>
    <w:pPr>
      <w:spacing w:after="120"/>
    </w:pPr>
  </w:style>
  <w:style w:type="character" w:customStyle="1" w:styleId="ae">
    <w:name w:val="Основной текст Знак"/>
    <w:basedOn w:val="a0"/>
    <w:link w:val="ad"/>
    <w:rsid w:val="000F51E6"/>
    <w:rPr>
      <w:sz w:val="28"/>
    </w:rPr>
  </w:style>
  <w:style w:type="paragraph" w:customStyle="1" w:styleId="ConsPlusTitle">
    <w:name w:val="ConsPlusTitle"/>
    <w:rsid w:val="000F51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">
    <w:name w:val="Hyperlink"/>
    <w:basedOn w:val="a0"/>
    <w:rsid w:val="00CA4E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1D2"/>
    <w:pPr>
      <w:jc w:val="both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94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64EF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4EFF"/>
  </w:style>
  <w:style w:type="paragraph" w:styleId="a7">
    <w:name w:val="Balloon Text"/>
    <w:basedOn w:val="a"/>
    <w:semiHidden/>
    <w:rsid w:val="009F1229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087F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87FC9"/>
    <w:rPr>
      <w:sz w:val="28"/>
    </w:rPr>
  </w:style>
  <w:style w:type="paragraph" w:styleId="aa">
    <w:name w:val="List Paragraph"/>
    <w:basedOn w:val="a"/>
    <w:uiPriority w:val="34"/>
    <w:qFormat/>
    <w:rsid w:val="00287F3E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6C6ACC"/>
    <w:rPr>
      <w:sz w:val="28"/>
    </w:rPr>
  </w:style>
  <w:style w:type="paragraph" w:styleId="ab">
    <w:name w:val="Body Text Indent"/>
    <w:basedOn w:val="a"/>
    <w:link w:val="ac"/>
    <w:rsid w:val="006676E6"/>
    <w:pPr>
      <w:suppressAutoHyphens/>
      <w:ind w:firstLine="720"/>
    </w:pPr>
    <w:rPr>
      <w:lang w:val="x-none" w:eastAsia="ar-SA"/>
    </w:rPr>
  </w:style>
  <w:style w:type="character" w:customStyle="1" w:styleId="ac">
    <w:name w:val="Основной текст с отступом Знак"/>
    <w:basedOn w:val="a0"/>
    <w:link w:val="ab"/>
    <w:rsid w:val="006676E6"/>
    <w:rPr>
      <w:sz w:val="28"/>
      <w:lang w:val="x-none" w:eastAsia="ar-SA"/>
    </w:rPr>
  </w:style>
  <w:style w:type="paragraph" w:styleId="ad">
    <w:name w:val="Body Text"/>
    <w:basedOn w:val="a"/>
    <w:link w:val="ae"/>
    <w:rsid w:val="000F51E6"/>
    <w:pPr>
      <w:spacing w:after="120"/>
    </w:pPr>
  </w:style>
  <w:style w:type="character" w:customStyle="1" w:styleId="ae">
    <w:name w:val="Основной текст Знак"/>
    <w:basedOn w:val="a0"/>
    <w:link w:val="ad"/>
    <w:rsid w:val="000F51E6"/>
    <w:rPr>
      <w:sz w:val="28"/>
    </w:rPr>
  </w:style>
  <w:style w:type="paragraph" w:customStyle="1" w:styleId="ConsPlusTitle">
    <w:name w:val="ConsPlusTitle"/>
    <w:rsid w:val="000F51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tonovNA\Application%20Data\Microsoft\&#1064;&#1072;&#1073;&#1083;&#1086;&#1085;&#1099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E66C3-CCBD-4A81-A5B3-A04E03BD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400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с/х</Company>
  <LinksUpToDate>false</LinksUpToDate>
  <CharactersWithSpaces>2757</CharactersWithSpaces>
  <SharedDoc>false</SharedDoc>
  <HLinks>
    <vt:vector size="18" baseType="variant">
      <vt:variant>
        <vt:i4>3473520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P50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P50</vt:lpwstr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Н.А.</dc:creator>
  <cp:lastModifiedBy>Юлия Брязгунова</cp:lastModifiedBy>
  <cp:revision>65</cp:revision>
  <cp:lastPrinted>2020-01-24T05:31:00Z</cp:lastPrinted>
  <dcterms:created xsi:type="dcterms:W3CDTF">2019-02-27T18:13:00Z</dcterms:created>
  <dcterms:modified xsi:type="dcterms:W3CDTF">2020-05-22T08:05:00Z</dcterms:modified>
</cp:coreProperties>
</file>