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74B" w:rsidRDefault="0060374B" w:rsidP="00D15EBD">
      <w:pPr>
        <w:jc w:val="center"/>
        <w:rPr>
          <w:szCs w:val="28"/>
        </w:rPr>
      </w:pPr>
    </w:p>
    <w:p w:rsidR="0060374B" w:rsidRDefault="0060374B" w:rsidP="00D15EBD">
      <w:pPr>
        <w:jc w:val="center"/>
        <w:rPr>
          <w:szCs w:val="28"/>
        </w:rPr>
      </w:pPr>
    </w:p>
    <w:p w:rsidR="0060374B" w:rsidRDefault="0060374B" w:rsidP="00D15EBD">
      <w:pPr>
        <w:jc w:val="center"/>
        <w:rPr>
          <w:szCs w:val="28"/>
        </w:rPr>
      </w:pPr>
    </w:p>
    <w:p w:rsidR="0060374B" w:rsidRDefault="0060374B" w:rsidP="00D15EBD">
      <w:pPr>
        <w:jc w:val="center"/>
        <w:rPr>
          <w:szCs w:val="28"/>
        </w:rPr>
      </w:pPr>
    </w:p>
    <w:p w:rsidR="0060374B" w:rsidRDefault="0060374B" w:rsidP="00D15EBD">
      <w:pPr>
        <w:jc w:val="center"/>
        <w:rPr>
          <w:szCs w:val="28"/>
        </w:rPr>
      </w:pPr>
    </w:p>
    <w:p w:rsidR="0060374B" w:rsidRDefault="0060374B" w:rsidP="00D15EBD">
      <w:pPr>
        <w:jc w:val="center"/>
        <w:rPr>
          <w:szCs w:val="28"/>
        </w:rPr>
      </w:pPr>
    </w:p>
    <w:p w:rsidR="0060374B" w:rsidRDefault="0060374B" w:rsidP="00D15EBD">
      <w:pPr>
        <w:jc w:val="center"/>
        <w:rPr>
          <w:szCs w:val="28"/>
        </w:rPr>
      </w:pPr>
    </w:p>
    <w:p w:rsidR="0060374B" w:rsidRDefault="0060374B" w:rsidP="00D15EBD">
      <w:pPr>
        <w:jc w:val="center"/>
        <w:rPr>
          <w:szCs w:val="28"/>
        </w:rPr>
      </w:pPr>
    </w:p>
    <w:p w:rsidR="0060374B" w:rsidRDefault="0060374B" w:rsidP="00D15EBD">
      <w:pPr>
        <w:jc w:val="center"/>
        <w:rPr>
          <w:szCs w:val="28"/>
        </w:rPr>
      </w:pPr>
    </w:p>
    <w:p w:rsidR="0060374B" w:rsidRDefault="0060374B" w:rsidP="00D15EBD">
      <w:pPr>
        <w:jc w:val="center"/>
        <w:rPr>
          <w:szCs w:val="28"/>
        </w:rPr>
      </w:pPr>
    </w:p>
    <w:p w:rsidR="0060374B" w:rsidRDefault="0060374B" w:rsidP="00D15EBD">
      <w:pPr>
        <w:jc w:val="center"/>
        <w:rPr>
          <w:szCs w:val="28"/>
        </w:rPr>
      </w:pPr>
    </w:p>
    <w:p w:rsidR="00E3298C" w:rsidRDefault="00E3298C" w:rsidP="00E3298C">
      <w:pPr>
        <w:rPr>
          <w:sz w:val="32"/>
          <w:szCs w:val="32"/>
        </w:rPr>
      </w:pPr>
    </w:p>
    <w:p w:rsidR="00AC5272" w:rsidRDefault="00AC5272" w:rsidP="00E3298C">
      <w:pPr>
        <w:rPr>
          <w:sz w:val="32"/>
          <w:szCs w:val="32"/>
        </w:rPr>
      </w:pPr>
    </w:p>
    <w:p w:rsidR="00A074DC" w:rsidRPr="00E3298C" w:rsidRDefault="00A074DC" w:rsidP="00E3298C">
      <w:pPr>
        <w:rPr>
          <w:sz w:val="32"/>
          <w:szCs w:val="3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286"/>
      </w:tblGrid>
      <w:tr w:rsidR="00F30E12" w:rsidRPr="00663AA4" w:rsidTr="00C52CD3">
        <w:tc>
          <w:tcPr>
            <w:tcW w:w="9286" w:type="dxa"/>
          </w:tcPr>
          <w:p w:rsidR="009320AF" w:rsidRPr="00663AA4" w:rsidRDefault="00F30E12" w:rsidP="00E47177">
            <w:pPr>
              <w:jc w:val="center"/>
              <w:rPr>
                <w:szCs w:val="28"/>
              </w:rPr>
            </w:pPr>
            <w:r w:rsidRPr="00663AA4">
              <w:rPr>
                <w:szCs w:val="28"/>
              </w:rPr>
              <w:t xml:space="preserve">О внесении изменений </w:t>
            </w:r>
            <w:r w:rsidR="00983ABE" w:rsidRPr="00663AA4">
              <w:rPr>
                <w:szCs w:val="28"/>
              </w:rPr>
              <w:t xml:space="preserve">в </w:t>
            </w:r>
            <w:r w:rsidR="00E47177" w:rsidRPr="00663AA4">
              <w:rPr>
                <w:szCs w:val="28"/>
              </w:rPr>
              <w:t xml:space="preserve">отдельные </w:t>
            </w:r>
            <w:hyperlink r:id="rId9" w:history="1">
              <w:r w:rsidR="00983ABE" w:rsidRPr="00663AA4">
                <w:rPr>
                  <w:szCs w:val="28"/>
                </w:rPr>
                <w:t>постановлени</w:t>
              </w:r>
            </w:hyperlink>
            <w:r w:rsidR="00E47177" w:rsidRPr="00663AA4">
              <w:rPr>
                <w:szCs w:val="28"/>
              </w:rPr>
              <w:t>я</w:t>
            </w:r>
            <w:r w:rsidR="00983ABE" w:rsidRPr="00663AA4">
              <w:rPr>
                <w:szCs w:val="28"/>
              </w:rPr>
              <w:t xml:space="preserve"> </w:t>
            </w:r>
          </w:p>
          <w:p w:rsidR="00F30E12" w:rsidRPr="00663AA4" w:rsidRDefault="00983ABE" w:rsidP="00E47177">
            <w:pPr>
              <w:jc w:val="center"/>
              <w:rPr>
                <w:szCs w:val="28"/>
              </w:rPr>
            </w:pPr>
            <w:r w:rsidRPr="00663AA4">
              <w:rPr>
                <w:szCs w:val="28"/>
              </w:rPr>
              <w:t>Правительства Самарской области</w:t>
            </w:r>
            <w:r w:rsidR="00E47177" w:rsidRPr="00663AA4">
              <w:rPr>
                <w:szCs w:val="28"/>
              </w:rPr>
              <w:t xml:space="preserve"> </w:t>
            </w:r>
          </w:p>
        </w:tc>
      </w:tr>
      <w:tr w:rsidR="00F30E12" w:rsidRPr="00663AA4" w:rsidTr="00C52CD3">
        <w:trPr>
          <w:trHeight w:val="964"/>
        </w:trPr>
        <w:tc>
          <w:tcPr>
            <w:tcW w:w="9286" w:type="dxa"/>
          </w:tcPr>
          <w:p w:rsidR="00F30E12" w:rsidRPr="00663AA4" w:rsidRDefault="00F30E12" w:rsidP="00C52CD3">
            <w:pPr>
              <w:jc w:val="center"/>
            </w:pPr>
          </w:p>
        </w:tc>
      </w:tr>
    </w:tbl>
    <w:p w:rsidR="00F30E12" w:rsidRPr="00663AA4" w:rsidRDefault="00E0047B" w:rsidP="00C24A10">
      <w:pPr>
        <w:spacing w:line="360" w:lineRule="auto"/>
        <w:ind w:firstLine="709"/>
        <w:rPr>
          <w:szCs w:val="28"/>
        </w:rPr>
      </w:pPr>
      <w:r w:rsidRPr="00663AA4">
        <w:rPr>
          <w:szCs w:val="28"/>
        </w:rPr>
        <w:t xml:space="preserve">В целях приведения нормативных правовых актов </w:t>
      </w:r>
      <w:r w:rsidR="00205F8F" w:rsidRPr="00663AA4">
        <w:rPr>
          <w:szCs w:val="28"/>
        </w:rPr>
        <w:t xml:space="preserve">Самарской области </w:t>
      </w:r>
      <w:r w:rsidRPr="00663AA4">
        <w:rPr>
          <w:szCs w:val="28"/>
        </w:rPr>
        <w:t>в соответствие с действующим законодательством Правительство Самарской области ПОСТАНОВЛЯЕТ</w:t>
      </w:r>
      <w:r w:rsidR="00F30E12" w:rsidRPr="00663AA4">
        <w:rPr>
          <w:szCs w:val="28"/>
        </w:rPr>
        <w:t>:</w:t>
      </w:r>
    </w:p>
    <w:p w:rsidR="00E0047B" w:rsidRPr="00683A8D" w:rsidRDefault="00BF000B" w:rsidP="00E0047B">
      <w:pPr>
        <w:shd w:val="clear" w:color="auto" w:fill="FFFFFF"/>
        <w:tabs>
          <w:tab w:val="left" w:pos="993"/>
        </w:tabs>
        <w:spacing w:line="360" w:lineRule="auto"/>
        <w:ind w:right="-2" w:firstLine="709"/>
        <w:rPr>
          <w:szCs w:val="28"/>
        </w:rPr>
      </w:pPr>
      <w:r w:rsidRPr="00663AA4">
        <w:rPr>
          <w:szCs w:val="28"/>
        </w:rPr>
        <w:t xml:space="preserve">1. </w:t>
      </w:r>
      <w:r w:rsidR="00CA7BE8" w:rsidRPr="00663AA4">
        <w:rPr>
          <w:szCs w:val="28"/>
        </w:rPr>
        <w:t xml:space="preserve">Внести в постановление Правительства Самарской области                 </w:t>
      </w:r>
      <w:r w:rsidR="009B3809" w:rsidRPr="009B3809">
        <w:rPr>
          <w:szCs w:val="28"/>
        </w:rPr>
        <w:t>от 05.03.2020 № 136 «Об утверждении Порядка определения объема и предоставления субсидий из областного бюджета социально ориентированным некоммерческим организациям, не являющимся государственными (муниципальными) учреждениями, на создание и функционирование центров оценки профессионального мастерства и квалификации педагогов в рам</w:t>
      </w:r>
      <w:bookmarkStart w:id="0" w:name="_GoBack"/>
      <w:bookmarkEnd w:id="0"/>
      <w:r w:rsidR="009B3809" w:rsidRPr="009B3809">
        <w:rPr>
          <w:szCs w:val="28"/>
        </w:rPr>
        <w:t xml:space="preserve">ках федерального проекта «Учитель будущего» национального проекта «Образование» и порядка определения объема и условий предоставления субсидий из областного бюджета государственным бюджетным образовательным учреждениям </w:t>
      </w:r>
      <w:r w:rsidR="009B3809" w:rsidRPr="00683A8D">
        <w:rPr>
          <w:szCs w:val="28"/>
        </w:rPr>
        <w:t xml:space="preserve">Самарской области и государственным автономным образовательным учреждениям Самарской области в соответствии с абзацем вторым пункта 1 статьи 78.1 Бюджетного кодекса Российской Федерации на создание центров непрерывного повышения профессионального мастерства педагогических </w:t>
      </w:r>
      <w:r w:rsidR="009B3809" w:rsidRPr="00683A8D">
        <w:rPr>
          <w:szCs w:val="28"/>
        </w:rPr>
        <w:lastRenderedPageBreak/>
        <w:t>работников в рамках федерального проекта «Учитель будущего» национального проекта «Образование»</w:t>
      </w:r>
      <w:r w:rsidR="00561E02" w:rsidRPr="00683A8D">
        <w:rPr>
          <w:szCs w:val="28"/>
        </w:rPr>
        <w:t xml:space="preserve"> </w:t>
      </w:r>
      <w:r w:rsidR="00E0047B" w:rsidRPr="00683A8D">
        <w:rPr>
          <w:szCs w:val="28"/>
        </w:rPr>
        <w:t>следующ</w:t>
      </w:r>
      <w:r w:rsidR="009B3809" w:rsidRPr="00683A8D">
        <w:rPr>
          <w:szCs w:val="28"/>
        </w:rPr>
        <w:t>ие</w:t>
      </w:r>
      <w:r w:rsidR="00E0047B" w:rsidRPr="00683A8D">
        <w:rPr>
          <w:szCs w:val="28"/>
        </w:rPr>
        <w:t xml:space="preserve"> изменени</w:t>
      </w:r>
      <w:r w:rsidR="009B3809" w:rsidRPr="00683A8D">
        <w:rPr>
          <w:szCs w:val="28"/>
        </w:rPr>
        <w:t>я</w:t>
      </w:r>
      <w:r w:rsidR="00E0047B" w:rsidRPr="00683A8D">
        <w:rPr>
          <w:szCs w:val="28"/>
        </w:rPr>
        <w:t>:</w:t>
      </w:r>
    </w:p>
    <w:p w:rsidR="009B3809" w:rsidRPr="00683A8D" w:rsidRDefault="00561E02" w:rsidP="00E0047B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3A8D">
        <w:rPr>
          <w:szCs w:val="28"/>
        </w:rPr>
        <w:t xml:space="preserve">в </w:t>
      </w:r>
      <w:r w:rsidR="009B3809" w:rsidRPr="00683A8D">
        <w:rPr>
          <w:szCs w:val="28"/>
        </w:rPr>
        <w:t>Порядке определения объема и предоставления субсидий из областного бюджета социально ориентированным некоммерческим организациям, не являющимся государственными (муниципальными) учреждениями, на создание и функционирование центров оценки профессионального мастерства и квалификации педагогов в рамках федерального проекта «Учитель будущего» национального проекта «Образование:</w:t>
      </w:r>
    </w:p>
    <w:p w:rsidR="00800E74" w:rsidRPr="00683A8D" w:rsidRDefault="00800E74" w:rsidP="00800E74">
      <w:pPr>
        <w:autoSpaceDE w:val="0"/>
        <w:autoSpaceDN w:val="0"/>
        <w:adjustRightInd w:val="0"/>
        <w:rPr>
          <w:color w:val="000000"/>
          <w:szCs w:val="28"/>
        </w:rPr>
      </w:pPr>
      <w:r w:rsidRPr="00683A8D">
        <w:rPr>
          <w:color w:val="000000"/>
          <w:szCs w:val="28"/>
        </w:rPr>
        <w:t>в пункте 8:</w:t>
      </w:r>
    </w:p>
    <w:p w:rsidR="00800E74" w:rsidRPr="00683A8D" w:rsidRDefault="00800E74" w:rsidP="00800E7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Cs w:val="28"/>
        </w:rPr>
      </w:pPr>
      <w:r w:rsidRPr="00683A8D">
        <w:rPr>
          <w:color w:val="000000"/>
          <w:szCs w:val="28"/>
        </w:rPr>
        <w:t>абзац пятый изложить в следующей редакции: «копии документов (контрактов, соглашений, договоров и иных документов), подтверждающих возникновение у организации денежных обязательств, связанных с выполнением работ, оказанием услуг, и (или) копии документов, подтверждающих произведенные организацией расходы (акты приема-передачи выполненных работ (оказанных услуг) по заключенным контрактам, соглашениям, договорам и иным документам), заверенные подписью руководителя организации и печатью организации (при наличии);»</w:t>
      </w:r>
    </w:p>
    <w:p w:rsidR="00800E74" w:rsidRPr="00683A8D" w:rsidRDefault="00800E74" w:rsidP="00800E7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Cs w:val="28"/>
        </w:rPr>
      </w:pPr>
      <w:r w:rsidRPr="00683A8D">
        <w:rPr>
          <w:color w:val="000000"/>
          <w:szCs w:val="28"/>
        </w:rPr>
        <w:t>абзац шестой исключить.</w:t>
      </w:r>
    </w:p>
    <w:p w:rsidR="009B3809" w:rsidRPr="00683A8D" w:rsidRDefault="004B7E45" w:rsidP="00E0047B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3A8D">
        <w:rPr>
          <w:szCs w:val="28"/>
        </w:rPr>
        <w:t xml:space="preserve">пункт </w:t>
      </w:r>
      <w:r w:rsidR="009B3809" w:rsidRPr="00683A8D">
        <w:rPr>
          <w:szCs w:val="28"/>
        </w:rPr>
        <w:t>9.3. изложить в следующей редакции:</w:t>
      </w:r>
    </w:p>
    <w:p w:rsidR="009B3809" w:rsidRPr="00683A8D" w:rsidRDefault="009B3809" w:rsidP="00E0047B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3A8D">
        <w:rPr>
          <w:szCs w:val="28"/>
        </w:rPr>
        <w:t xml:space="preserve">«9.3. Перечисление субсидии организации осуществляется министерством на основании договора на указанный в договоре счет организации, открытый в территориальном органе Федерального казначейства, финансовом органе субъекта Российской Федерации, или на расчетный счет, открытый в российской кредитной организации, в течение </w:t>
      </w:r>
      <w:r w:rsidR="00122E86" w:rsidRPr="00683A8D">
        <w:rPr>
          <w:szCs w:val="28"/>
        </w:rPr>
        <w:t xml:space="preserve">двадцати рабочих дней </w:t>
      </w:r>
      <w:r w:rsidRPr="00683A8D">
        <w:rPr>
          <w:szCs w:val="28"/>
        </w:rPr>
        <w:t xml:space="preserve">с даты представления организацией в министерство документов, подтверждающих фактически произведенные организацией расходы и (или) возникновение у организации соответствующих денежных обязательств и содержащих условие перечисления авансовых платежей по ним в размере, не превышающем 30% от суммы соответствующего </w:t>
      </w:r>
      <w:r w:rsidRPr="00683A8D">
        <w:rPr>
          <w:szCs w:val="28"/>
        </w:rPr>
        <w:lastRenderedPageBreak/>
        <w:t>денежного обязательства,</w:t>
      </w:r>
      <w:r w:rsidRPr="00683A8D">
        <w:t xml:space="preserve"> </w:t>
      </w:r>
      <w:r w:rsidRPr="00683A8D">
        <w:rPr>
          <w:szCs w:val="28"/>
        </w:rPr>
        <w:t>за исключением случаев, установленных Порядком исполнения областного бюджета по расходам, утвержденным приказом министерства управления финансами Самарской области от 13.12.2007 № 12-21/99.»</w:t>
      </w:r>
    </w:p>
    <w:p w:rsidR="009026CB" w:rsidRPr="00683A8D" w:rsidRDefault="00D50B9A" w:rsidP="009B3809">
      <w:pPr>
        <w:shd w:val="clear" w:color="auto" w:fill="FFFFFF"/>
        <w:tabs>
          <w:tab w:val="left" w:pos="993"/>
        </w:tabs>
        <w:spacing w:line="350" w:lineRule="auto"/>
        <w:ind w:firstLine="709"/>
        <w:rPr>
          <w:szCs w:val="28"/>
        </w:rPr>
      </w:pPr>
      <w:r w:rsidRPr="00683A8D">
        <w:rPr>
          <w:szCs w:val="28"/>
        </w:rPr>
        <w:t xml:space="preserve">2. Внести в постановление Правительства Самарской области              </w:t>
      </w:r>
      <w:r w:rsidR="009B3809" w:rsidRPr="00683A8D">
        <w:rPr>
          <w:szCs w:val="28"/>
        </w:rPr>
        <w:t>от 12</w:t>
      </w:r>
      <w:r w:rsidR="009B3809" w:rsidRPr="00683A8D">
        <w:rPr>
          <w:szCs w:val="28"/>
        </w:rPr>
        <w:t>.03.</w:t>
      </w:r>
      <w:r w:rsidR="009B3809" w:rsidRPr="00683A8D">
        <w:rPr>
          <w:szCs w:val="28"/>
        </w:rPr>
        <w:t xml:space="preserve">2020 </w:t>
      </w:r>
      <w:r w:rsidR="009B3809" w:rsidRPr="00683A8D">
        <w:rPr>
          <w:szCs w:val="28"/>
        </w:rPr>
        <w:t>№ 149 «</w:t>
      </w:r>
      <w:r w:rsidR="009B3809" w:rsidRPr="00683A8D">
        <w:rPr>
          <w:szCs w:val="28"/>
        </w:rPr>
        <w:t xml:space="preserve">Об утверждении Порядка определения объема и предоставления субсидий из областного бюджета социально ориентированным некоммерческим организациям, не являющимся государственными (муниципальными) учреждениями,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 в рамках федерального проекта </w:t>
      </w:r>
      <w:r w:rsidR="009B3809" w:rsidRPr="00683A8D">
        <w:rPr>
          <w:szCs w:val="28"/>
        </w:rPr>
        <w:t>«</w:t>
      </w:r>
      <w:r w:rsidR="009B3809" w:rsidRPr="00683A8D">
        <w:rPr>
          <w:szCs w:val="28"/>
        </w:rPr>
        <w:t>Молодые профессионалы (Повышение конкурентоспособности профессионального образования)</w:t>
      </w:r>
      <w:r w:rsidR="009B3809" w:rsidRPr="00683A8D">
        <w:rPr>
          <w:szCs w:val="28"/>
        </w:rPr>
        <w:t>»</w:t>
      </w:r>
      <w:r w:rsidR="009B3809" w:rsidRPr="00683A8D">
        <w:rPr>
          <w:szCs w:val="28"/>
        </w:rPr>
        <w:t xml:space="preserve"> национального проекта </w:t>
      </w:r>
      <w:r w:rsidR="009B3809" w:rsidRPr="00683A8D">
        <w:rPr>
          <w:szCs w:val="28"/>
        </w:rPr>
        <w:t>«</w:t>
      </w:r>
      <w:r w:rsidR="009B3809" w:rsidRPr="00683A8D">
        <w:rPr>
          <w:szCs w:val="28"/>
        </w:rPr>
        <w:t>Образование</w:t>
      </w:r>
      <w:r w:rsidR="009B3809" w:rsidRPr="00683A8D">
        <w:rPr>
          <w:szCs w:val="28"/>
        </w:rPr>
        <w:t xml:space="preserve">», </w:t>
      </w:r>
      <w:r w:rsidRPr="00683A8D">
        <w:rPr>
          <w:szCs w:val="28"/>
        </w:rPr>
        <w:t>следующие изменения:</w:t>
      </w:r>
    </w:p>
    <w:p w:rsidR="00811668" w:rsidRPr="00683A8D" w:rsidRDefault="00D50B9A" w:rsidP="009B380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3A8D">
        <w:rPr>
          <w:szCs w:val="28"/>
        </w:rPr>
        <w:t xml:space="preserve">в Порядке </w:t>
      </w:r>
      <w:r w:rsidR="009B3809" w:rsidRPr="00683A8D">
        <w:rPr>
          <w:szCs w:val="28"/>
        </w:rPr>
        <w:t>определения объема и предоставления субсидий из областного бюджета социально ориентированным некоммерческим организациям, не являющимся государственными (муниципальными) учреждениями,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 в рамках федерального проекта «Молодые профессионалы (Повышение конкурентоспособности профессионального образования)» национального проекта «Образование»:</w:t>
      </w:r>
    </w:p>
    <w:p w:rsidR="009B3809" w:rsidRPr="00683A8D" w:rsidRDefault="009B3809" w:rsidP="009B380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3A8D">
        <w:rPr>
          <w:szCs w:val="28"/>
        </w:rPr>
        <w:t>пункт 12  изложить в следующей редакции:</w:t>
      </w:r>
    </w:p>
    <w:p w:rsidR="009B3809" w:rsidRPr="00683A8D" w:rsidRDefault="00122E86" w:rsidP="009B380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3A8D">
        <w:rPr>
          <w:szCs w:val="28"/>
        </w:rPr>
        <w:t xml:space="preserve">«12. </w:t>
      </w:r>
      <w:r w:rsidR="009B3809" w:rsidRPr="00683A8D">
        <w:rPr>
          <w:szCs w:val="28"/>
        </w:rPr>
        <w:t xml:space="preserve">Перечисление субсидии организации осуществляется министерством на основании договора на счет организации, открытый в территориальном органе Федерального казначейства, финансовом органе субъекта Российской Федерации или на расчетный счет, открытый в российской кредитной организации, указанный в договоре, в течение двадцати рабочих дней с даты представления организацией в министерство </w:t>
      </w:r>
      <w:r w:rsidR="009B3809" w:rsidRPr="00683A8D">
        <w:rPr>
          <w:szCs w:val="28"/>
        </w:rPr>
        <w:lastRenderedPageBreak/>
        <w:t>документов, подтверждающих фактически произведенные организацией расходы и (или) возникновение у организации соответствующих денежных обязательств и содержащих условие перечисления авансовых платежей по ним в размере, не превышающем 30% от суммы соответст</w:t>
      </w:r>
      <w:r w:rsidRPr="00683A8D">
        <w:rPr>
          <w:szCs w:val="28"/>
        </w:rPr>
        <w:t>вующего денежного обязательства, за исключением случаев, установленных Порядком исполнения областного бюджета по расходам, утвержденным приказом министерства управления финансами Самарской области от 13.12.2007 № 12-21/99.»</w:t>
      </w:r>
    </w:p>
    <w:p w:rsidR="00B10309" w:rsidRPr="00663AA4" w:rsidRDefault="00D50B9A" w:rsidP="00C24A10">
      <w:pPr>
        <w:shd w:val="clear" w:color="auto" w:fill="FFFFFF"/>
        <w:spacing w:line="360" w:lineRule="auto"/>
        <w:ind w:right="-2" w:firstLine="709"/>
        <w:rPr>
          <w:szCs w:val="28"/>
        </w:rPr>
      </w:pPr>
      <w:r w:rsidRPr="00683A8D">
        <w:rPr>
          <w:szCs w:val="28"/>
        </w:rPr>
        <w:t>5</w:t>
      </w:r>
      <w:r w:rsidR="00B10309" w:rsidRPr="00683A8D">
        <w:rPr>
          <w:szCs w:val="28"/>
        </w:rPr>
        <w:t>. Контроль за выполнением настоящего</w:t>
      </w:r>
      <w:r w:rsidR="00B10309" w:rsidRPr="00663AA4">
        <w:rPr>
          <w:szCs w:val="28"/>
        </w:rPr>
        <w:t xml:space="preserve"> постановления возложить на министерство образования и науки Самарской области.</w:t>
      </w:r>
    </w:p>
    <w:p w:rsidR="000F38C4" w:rsidRPr="00663AA4" w:rsidRDefault="00D50B9A" w:rsidP="00C24A10">
      <w:pPr>
        <w:widowControl w:val="0"/>
        <w:autoSpaceDE w:val="0"/>
        <w:autoSpaceDN w:val="0"/>
        <w:adjustRightInd w:val="0"/>
        <w:spacing w:line="360" w:lineRule="auto"/>
        <w:ind w:firstLine="709"/>
        <w:rPr>
          <w:b/>
          <w:szCs w:val="28"/>
        </w:rPr>
      </w:pPr>
      <w:r w:rsidRPr="00663AA4">
        <w:rPr>
          <w:szCs w:val="28"/>
        </w:rPr>
        <w:t>6</w:t>
      </w:r>
      <w:r w:rsidR="00F30E12" w:rsidRPr="00663AA4">
        <w:rPr>
          <w:szCs w:val="28"/>
        </w:rPr>
        <w:t>. Опубликовать настоящее постановление в средствах массовой информации.</w:t>
      </w:r>
    </w:p>
    <w:p w:rsidR="00F30E12" w:rsidRPr="00663AA4" w:rsidRDefault="00D50B9A" w:rsidP="00C24A10">
      <w:pPr>
        <w:widowControl w:val="0"/>
        <w:autoSpaceDE w:val="0"/>
        <w:autoSpaceDN w:val="0"/>
        <w:adjustRightInd w:val="0"/>
        <w:spacing w:line="360" w:lineRule="auto"/>
        <w:ind w:firstLine="709"/>
        <w:rPr>
          <w:bCs/>
          <w:szCs w:val="28"/>
        </w:rPr>
      </w:pPr>
      <w:r w:rsidRPr="00663AA4">
        <w:rPr>
          <w:szCs w:val="28"/>
        </w:rPr>
        <w:t>7</w:t>
      </w:r>
      <w:r w:rsidR="00F30E12" w:rsidRPr="00663AA4">
        <w:rPr>
          <w:szCs w:val="28"/>
        </w:rPr>
        <w:t>. Настоящее постановление</w:t>
      </w:r>
      <w:r w:rsidR="0057161B" w:rsidRPr="00663AA4">
        <w:rPr>
          <w:szCs w:val="28"/>
        </w:rPr>
        <w:t xml:space="preserve"> вступает в силу</w:t>
      </w:r>
      <w:r w:rsidR="00BA74EE" w:rsidRPr="00663AA4">
        <w:rPr>
          <w:szCs w:val="28"/>
        </w:rPr>
        <w:t xml:space="preserve"> </w:t>
      </w:r>
      <w:r w:rsidR="00E97961" w:rsidRPr="00663AA4">
        <w:rPr>
          <w:szCs w:val="24"/>
        </w:rPr>
        <w:t xml:space="preserve">со дня его официального </w:t>
      </w:r>
      <w:r w:rsidRPr="00663AA4">
        <w:rPr>
          <w:szCs w:val="24"/>
        </w:rPr>
        <w:t>опубликования</w:t>
      </w:r>
      <w:r w:rsidR="00122E86">
        <w:rPr>
          <w:szCs w:val="24"/>
        </w:rPr>
        <w:t>, и распространят свое действие на  отношения возникшие с 28 апреля 2020 года.</w:t>
      </w:r>
    </w:p>
    <w:p w:rsidR="002E6632" w:rsidRPr="00663AA4" w:rsidRDefault="002E6632" w:rsidP="00BD6F6A">
      <w:pPr>
        <w:pStyle w:val="a9"/>
        <w:ind w:firstLine="0"/>
      </w:pPr>
    </w:p>
    <w:p w:rsidR="004A33CD" w:rsidRPr="00663AA4" w:rsidRDefault="004A33CD" w:rsidP="00BD6F6A">
      <w:pPr>
        <w:pStyle w:val="a9"/>
        <w:ind w:firstLine="0"/>
      </w:pPr>
    </w:p>
    <w:tbl>
      <w:tblPr>
        <w:tblW w:w="9638" w:type="dxa"/>
        <w:tblLook w:val="01E0" w:firstRow="1" w:lastRow="1" w:firstColumn="1" w:lastColumn="1" w:noHBand="0" w:noVBand="0"/>
      </w:tblPr>
      <w:tblGrid>
        <w:gridCol w:w="3834"/>
        <w:gridCol w:w="5804"/>
      </w:tblGrid>
      <w:tr w:rsidR="00F30E12" w:rsidRPr="00663AA4" w:rsidTr="005A6B92">
        <w:trPr>
          <w:trHeight w:val="537"/>
        </w:trPr>
        <w:tc>
          <w:tcPr>
            <w:tcW w:w="3834" w:type="dxa"/>
          </w:tcPr>
          <w:p w:rsidR="00E4204C" w:rsidRPr="00663AA4" w:rsidRDefault="00811668" w:rsidP="002C08D4">
            <w:pPr>
              <w:pStyle w:val="a9"/>
              <w:ind w:firstLine="0"/>
              <w:jc w:val="center"/>
            </w:pPr>
            <w:r w:rsidRPr="00663AA4">
              <w:t>П</w:t>
            </w:r>
            <w:r w:rsidR="002B2CF2" w:rsidRPr="00663AA4">
              <w:t>ерв</w:t>
            </w:r>
            <w:r w:rsidRPr="00663AA4">
              <w:t>ый</w:t>
            </w:r>
          </w:p>
          <w:p w:rsidR="00F30E12" w:rsidRPr="00663AA4" w:rsidRDefault="002B2CF2" w:rsidP="002C08D4">
            <w:pPr>
              <w:pStyle w:val="a9"/>
              <w:ind w:firstLine="0"/>
              <w:jc w:val="center"/>
            </w:pPr>
            <w:r w:rsidRPr="00663AA4">
              <w:t>вице-г</w:t>
            </w:r>
            <w:r w:rsidR="00F30E12" w:rsidRPr="00663AA4">
              <w:t>убернатор</w:t>
            </w:r>
            <w:r w:rsidR="00D61840" w:rsidRPr="00663AA4">
              <w:t xml:space="preserve"> </w:t>
            </w:r>
            <w:r w:rsidR="00F30E12" w:rsidRPr="00663AA4">
              <w:t>–</w:t>
            </w:r>
          </w:p>
          <w:p w:rsidR="00F30E12" w:rsidRPr="00663AA4" w:rsidRDefault="00F30E12" w:rsidP="002C08D4">
            <w:pPr>
              <w:pStyle w:val="a9"/>
              <w:ind w:firstLine="0"/>
              <w:jc w:val="center"/>
            </w:pPr>
            <w:r w:rsidRPr="00663AA4">
              <w:t>председател</w:t>
            </w:r>
            <w:r w:rsidR="00811668" w:rsidRPr="00663AA4">
              <w:t>ь</w:t>
            </w:r>
            <w:r w:rsidR="00D74A95" w:rsidRPr="00663AA4">
              <w:t xml:space="preserve"> </w:t>
            </w:r>
            <w:r w:rsidRPr="00663AA4">
              <w:t>Правительства</w:t>
            </w:r>
          </w:p>
          <w:p w:rsidR="00F30E12" w:rsidRPr="00663AA4" w:rsidRDefault="00F30E12" w:rsidP="002C08D4">
            <w:pPr>
              <w:pStyle w:val="a9"/>
              <w:ind w:firstLine="0"/>
              <w:jc w:val="center"/>
            </w:pPr>
            <w:r w:rsidRPr="00663AA4">
              <w:t>Самарской области</w:t>
            </w:r>
          </w:p>
        </w:tc>
        <w:tc>
          <w:tcPr>
            <w:tcW w:w="5804" w:type="dxa"/>
          </w:tcPr>
          <w:p w:rsidR="00AF205A" w:rsidRPr="00663AA4" w:rsidRDefault="00AF205A" w:rsidP="00E4204C">
            <w:pPr>
              <w:pStyle w:val="a9"/>
              <w:ind w:right="590" w:firstLine="0"/>
              <w:rPr>
                <w:szCs w:val="28"/>
              </w:rPr>
            </w:pPr>
          </w:p>
          <w:p w:rsidR="00AF205A" w:rsidRPr="00663AA4" w:rsidRDefault="00AF205A" w:rsidP="00E4204C">
            <w:pPr>
              <w:pStyle w:val="a9"/>
              <w:ind w:right="590" w:firstLine="0"/>
              <w:rPr>
                <w:szCs w:val="28"/>
              </w:rPr>
            </w:pPr>
          </w:p>
          <w:p w:rsidR="00E4204C" w:rsidRPr="00663AA4" w:rsidRDefault="00E4204C" w:rsidP="005A6B92">
            <w:pPr>
              <w:pStyle w:val="a9"/>
              <w:ind w:right="350" w:firstLine="0"/>
              <w:rPr>
                <w:szCs w:val="28"/>
              </w:rPr>
            </w:pPr>
          </w:p>
          <w:p w:rsidR="00F30E12" w:rsidRPr="00663AA4" w:rsidRDefault="00D74A95" w:rsidP="005A6B92">
            <w:pPr>
              <w:pStyle w:val="a9"/>
              <w:ind w:right="350" w:firstLine="0"/>
              <w:jc w:val="right"/>
            </w:pPr>
            <w:r w:rsidRPr="00663AA4">
              <w:t>В.В.Кудряшов</w:t>
            </w:r>
          </w:p>
        </w:tc>
      </w:tr>
    </w:tbl>
    <w:p w:rsidR="00F30E12" w:rsidRPr="00663AA4" w:rsidRDefault="00F30E12" w:rsidP="00F30E12">
      <w:pPr>
        <w:pStyle w:val="a9"/>
        <w:ind w:firstLine="0"/>
      </w:pPr>
    </w:p>
    <w:p w:rsidR="007141BF" w:rsidRDefault="007141BF" w:rsidP="00F30E12">
      <w:pPr>
        <w:pStyle w:val="a9"/>
        <w:ind w:firstLine="0"/>
      </w:pPr>
    </w:p>
    <w:p w:rsidR="001D7E78" w:rsidRDefault="001D7E78" w:rsidP="00F30E12">
      <w:pPr>
        <w:pStyle w:val="a9"/>
        <w:ind w:firstLine="0"/>
      </w:pPr>
    </w:p>
    <w:p w:rsidR="001D7E78" w:rsidRDefault="001D7E78" w:rsidP="00F30E12">
      <w:pPr>
        <w:pStyle w:val="a9"/>
        <w:ind w:firstLine="0"/>
      </w:pPr>
    </w:p>
    <w:p w:rsidR="001D7E78" w:rsidRDefault="001D7E78" w:rsidP="00F30E12">
      <w:pPr>
        <w:pStyle w:val="a9"/>
        <w:ind w:firstLine="0"/>
      </w:pPr>
    </w:p>
    <w:p w:rsidR="001D7E78" w:rsidRDefault="001D7E78" w:rsidP="00F30E12">
      <w:pPr>
        <w:pStyle w:val="a9"/>
        <w:ind w:firstLine="0"/>
      </w:pPr>
    </w:p>
    <w:p w:rsidR="001D7E78" w:rsidRDefault="001D7E78" w:rsidP="00F30E12">
      <w:pPr>
        <w:pStyle w:val="a9"/>
        <w:ind w:firstLine="0"/>
      </w:pPr>
    </w:p>
    <w:p w:rsidR="001D7E78" w:rsidRDefault="001D7E78" w:rsidP="00F30E12">
      <w:pPr>
        <w:pStyle w:val="a9"/>
        <w:ind w:firstLine="0"/>
      </w:pPr>
    </w:p>
    <w:p w:rsidR="001D7E78" w:rsidRDefault="001D7E78" w:rsidP="00F30E12">
      <w:pPr>
        <w:pStyle w:val="a9"/>
        <w:ind w:firstLine="0"/>
      </w:pPr>
    </w:p>
    <w:p w:rsidR="001D7E78" w:rsidRDefault="001D7E78" w:rsidP="00F30E12">
      <w:pPr>
        <w:pStyle w:val="a9"/>
        <w:ind w:firstLine="0"/>
      </w:pPr>
    </w:p>
    <w:p w:rsidR="001D7E78" w:rsidRDefault="001D7E78" w:rsidP="00F30E12">
      <w:pPr>
        <w:pStyle w:val="a9"/>
        <w:ind w:firstLine="0"/>
      </w:pPr>
    </w:p>
    <w:p w:rsidR="001D7E78" w:rsidRDefault="001D7E78" w:rsidP="00F30E12">
      <w:pPr>
        <w:pStyle w:val="a9"/>
        <w:ind w:firstLine="0"/>
      </w:pPr>
    </w:p>
    <w:p w:rsidR="001D7E78" w:rsidRDefault="001D7E78" w:rsidP="00F30E12">
      <w:pPr>
        <w:pStyle w:val="a9"/>
        <w:ind w:firstLine="0"/>
      </w:pPr>
    </w:p>
    <w:p w:rsidR="001D7E78" w:rsidRPr="00663AA4" w:rsidRDefault="001D7E78" w:rsidP="00F30E12">
      <w:pPr>
        <w:pStyle w:val="a9"/>
        <w:ind w:firstLine="0"/>
      </w:pPr>
    </w:p>
    <w:p w:rsidR="00F30E12" w:rsidRPr="00663AA4" w:rsidRDefault="00122E86" w:rsidP="00F30E12">
      <w:pPr>
        <w:pStyle w:val="a9"/>
        <w:ind w:firstLine="0"/>
      </w:pPr>
      <w:r>
        <w:t>Кузьмина 3335806</w:t>
      </w:r>
    </w:p>
    <w:sectPr w:rsidR="00F30E12" w:rsidRPr="00663AA4" w:rsidSect="00A074DC">
      <w:headerReference w:type="even" r:id="rId10"/>
      <w:headerReference w:type="default" r:id="rId11"/>
      <w:pgSz w:w="11906" w:h="16838" w:code="9"/>
      <w:pgMar w:top="1134" w:right="1418" w:bottom="102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C15" w:rsidRDefault="00463C15">
      <w:r>
        <w:separator/>
      </w:r>
    </w:p>
  </w:endnote>
  <w:endnote w:type="continuationSeparator" w:id="0">
    <w:p w:rsidR="00463C15" w:rsidRDefault="0046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C15" w:rsidRDefault="00463C15">
      <w:r>
        <w:separator/>
      </w:r>
    </w:p>
  </w:footnote>
  <w:footnote w:type="continuationSeparator" w:id="0">
    <w:p w:rsidR="00463C15" w:rsidRDefault="00463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293" w:rsidRDefault="005B0293" w:rsidP="00C64EF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0293" w:rsidRDefault="005B029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293" w:rsidRPr="00F62A59" w:rsidRDefault="005B0293" w:rsidP="00C64EFF">
    <w:pPr>
      <w:pStyle w:val="a4"/>
      <w:framePr w:wrap="around" w:vAnchor="text" w:hAnchor="margin" w:xAlign="center" w:y="1"/>
      <w:rPr>
        <w:rStyle w:val="a5"/>
        <w:sz w:val="24"/>
        <w:szCs w:val="24"/>
      </w:rPr>
    </w:pPr>
    <w:r w:rsidRPr="00F62A59">
      <w:rPr>
        <w:rStyle w:val="a5"/>
        <w:sz w:val="24"/>
        <w:szCs w:val="24"/>
      </w:rPr>
      <w:fldChar w:fldCharType="begin"/>
    </w:r>
    <w:r w:rsidRPr="00F62A59">
      <w:rPr>
        <w:rStyle w:val="a5"/>
        <w:sz w:val="24"/>
        <w:szCs w:val="24"/>
      </w:rPr>
      <w:instrText xml:space="preserve">PAGE  </w:instrText>
    </w:r>
    <w:r w:rsidRPr="00F62A59">
      <w:rPr>
        <w:rStyle w:val="a5"/>
        <w:sz w:val="24"/>
        <w:szCs w:val="24"/>
      </w:rPr>
      <w:fldChar w:fldCharType="separate"/>
    </w:r>
    <w:r w:rsidR="00683A8D">
      <w:rPr>
        <w:rStyle w:val="a5"/>
        <w:noProof/>
        <w:sz w:val="24"/>
        <w:szCs w:val="24"/>
      </w:rPr>
      <w:t>4</w:t>
    </w:r>
    <w:r w:rsidRPr="00F62A59">
      <w:rPr>
        <w:rStyle w:val="a5"/>
        <w:sz w:val="24"/>
        <w:szCs w:val="24"/>
      </w:rPr>
      <w:fldChar w:fldCharType="end"/>
    </w:r>
  </w:p>
  <w:p w:rsidR="005B0293" w:rsidRDefault="005B02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C040F"/>
    <w:multiLevelType w:val="hybridMultilevel"/>
    <w:tmpl w:val="19C03E5E"/>
    <w:lvl w:ilvl="0" w:tplc="EC32D9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94736D"/>
    <w:multiLevelType w:val="hybridMultilevel"/>
    <w:tmpl w:val="C3D2D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740BD6"/>
    <w:multiLevelType w:val="hybridMultilevel"/>
    <w:tmpl w:val="FEC43A3C"/>
    <w:lvl w:ilvl="0" w:tplc="AFD4CA2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94C"/>
    <w:rsid w:val="0000309F"/>
    <w:rsid w:val="00007E52"/>
    <w:rsid w:val="00011446"/>
    <w:rsid w:val="00012FC0"/>
    <w:rsid w:val="000151F3"/>
    <w:rsid w:val="00015D94"/>
    <w:rsid w:val="00016F33"/>
    <w:rsid w:val="00017714"/>
    <w:rsid w:val="00017D68"/>
    <w:rsid w:val="00022F82"/>
    <w:rsid w:val="0002598A"/>
    <w:rsid w:val="00026E4D"/>
    <w:rsid w:val="0002786B"/>
    <w:rsid w:val="00031A71"/>
    <w:rsid w:val="00032CCB"/>
    <w:rsid w:val="0003670B"/>
    <w:rsid w:val="0003694D"/>
    <w:rsid w:val="00042558"/>
    <w:rsid w:val="00043165"/>
    <w:rsid w:val="000438F8"/>
    <w:rsid w:val="00044995"/>
    <w:rsid w:val="00051723"/>
    <w:rsid w:val="000525B0"/>
    <w:rsid w:val="00053656"/>
    <w:rsid w:val="0005471D"/>
    <w:rsid w:val="00056E25"/>
    <w:rsid w:val="00061855"/>
    <w:rsid w:val="00063191"/>
    <w:rsid w:val="000717B9"/>
    <w:rsid w:val="00072D37"/>
    <w:rsid w:val="00073652"/>
    <w:rsid w:val="00084636"/>
    <w:rsid w:val="000917E8"/>
    <w:rsid w:val="00093800"/>
    <w:rsid w:val="000949E9"/>
    <w:rsid w:val="00096D3A"/>
    <w:rsid w:val="000A3974"/>
    <w:rsid w:val="000A3BCC"/>
    <w:rsid w:val="000A7B77"/>
    <w:rsid w:val="000B078E"/>
    <w:rsid w:val="000B1AAC"/>
    <w:rsid w:val="000B2107"/>
    <w:rsid w:val="000B28CE"/>
    <w:rsid w:val="000B304D"/>
    <w:rsid w:val="000B575F"/>
    <w:rsid w:val="000B6AD4"/>
    <w:rsid w:val="000B744A"/>
    <w:rsid w:val="000C50B0"/>
    <w:rsid w:val="000C58F9"/>
    <w:rsid w:val="000C7D7F"/>
    <w:rsid w:val="000D0472"/>
    <w:rsid w:val="000D31C2"/>
    <w:rsid w:val="000D37C3"/>
    <w:rsid w:val="000D3D47"/>
    <w:rsid w:val="000D44D6"/>
    <w:rsid w:val="000E2E9E"/>
    <w:rsid w:val="000E3886"/>
    <w:rsid w:val="000E41B3"/>
    <w:rsid w:val="000E5CED"/>
    <w:rsid w:val="000E60EC"/>
    <w:rsid w:val="000F2682"/>
    <w:rsid w:val="000F296B"/>
    <w:rsid w:val="000F2F6F"/>
    <w:rsid w:val="000F38C4"/>
    <w:rsid w:val="00102ACA"/>
    <w:rsid w:val="00104DE8"/>
    <w:rsid w:val="00106D31"/>
    <w:rsid w:val="00111532"/>
    <w:rsid w:val="00112F44"/>
    <w:rsid w:val="001167FB"/>
    <w:rsid w:val="00120CE0"/>
    <w:rsid w:val="00122811"/>
    <w:rsid w:val="00122E86"/>
    <w:rsid w:val="00124986"/>
    <w:rsid w:val="00130A93"/>
    <w:rsid w:val="00130DDA"/>
    <w:rsid w:val="001353E3"/>
    <w:rsid w:val="00136178"/>
    <w:rsid w:val="00140A70"/>
    <w:rsid w:val="00140BA1"/>
    <w:rsid w:val="00141DB5"/>
    <w:rsid w:val="00144E4C"/>
    <w:rsid w:val="001460EF"/>
    <w:rsid w:val="001606F2"/>
    <w:rsid w:val="00162329"/>
    <w:rsid w:val="00164EE7"/>
    <w:rsid w:val="00164EEE"/>
    <w:rsid w:val="00166923"/>
    <w:rsid w:val="001709DB"/>
    <w:rsid w:val="00172434"/>
    <w:rsid w:val="00176404"/>
    <w:rsid w:val="0018143D"/>
    <w:rsid w:val="001817EC"/>
    <w:rsid w:val="00181976"/>
    <w:rsid w:val="0018232F"/>
    <w:rsid w:val="00184608"/>
    <w:rsid w:val="001849F8"/>
    <w:rsid w:val="001859C9"/>
    <w:rsid w:val="00192841"/>
    <w:rsid w:val="00193302"/>
    <w:rsid w:val="00193491"/>
    <w:rsid w:val="001934CE"/>
    <w:rsid w:val="001948DE"/>
    <w:rsid w:val="001965BF"/>
    <w:rsid w:val="00196672"/>
    <w:rsid w:val="0019734B"/>
    <w:rsid w:val="00197EA0"/>
    <w:rsid w:val="001A07CE"/>
    <w:rsid w:val="001A41F4"/>
    <w:rsid w:val="001A4E09"/>
    <w:rsid w:val="001B2B4F"/>
    <w:rsid w:val="001B2BDE"/>
    <w:rsid w:val="001B41BA"/>
    <w:rsid w:val="001C36F5"/>
    <w:rsid w:val="001C3ADE"/>
    <w:rsid w:val="001C42F4"/>
    <w:rsid w:val="001C516C"/>
    <w:rsid w:val="001D1B17"/>
    <w:rsid w:val="001D20AE"/>
    <w:rsid w:val="001D275F"/>
    <w:rsid w:val="001D40BB"/>
    <w:rsid w:val="001D46BD"/>
    <w:rsid w:val="001D4D64"/>
    <w:rsid w:val="001D628E"/>
    <w:rsid w:val="001D7E78"/>
    <w:rsid w:val="001E4CAA"/>
    <w:rsid w:val="001E5FD4"/>
    <w:rsid w:val="001E6459"/>
    <w:rsid w:val="001E68A0"/>
    <w:rsid w:val="001F2A5F"/>
    <w:rsid w:val="001F32C7"/>
    <w:rsid w:val="001F54D7"/>
    <w:rsid w:val="001F5E4A"/>
    <w:rsid w:val="001F6D48"/>
    <w:rsid w:val="001F7C38"/>
    <w:rsid w:val="00202116"/>
    <w:rsid w:val="00202D0D"/>
    <w:rsid w:val="00203899"/>
    <w:rsid w:val="00203A6C"/>
    <w:rsid w:val="00205B54"/>
    <w:rsid w:val="00205F8F"/>
    <w:rsid w:val="00206169"/>
    <w:rsid w:val="00207FD8"/>
    <w:rsid w:val="002108BC"/>
    <w:rsid w:val="00210E72"/>
    <w:rsid w:val="002118A5"/>
    <w:rsid w:val="002149E8"/>
    <w:rsid w:val="002227DE"/>
    <w:rsid w:val="00223D5A"/>
    <w:rsid w:val="00227E0C"/>
    <w:rsid w:val="002312E5"/>
    <w:rsid w:val="00234DEA"/>
    <w:rsid w:val="002361F7"/>
    <w:rsid w:val="00237695"/>
    <w:rsid w:val="00240012"/>
    <w:rsid w:val="00240F43"/>
    <w:rsid w:val="00241563"/>
    <w:rsid w:val="0024268C"/>
    <w:rsid w:val="0024326B"/>
    <w:rsid w:val="00243D2C"/>
    <w:rsid w:val="002453D2"/>
    <w:rsid w:val="002467AA"/>
    <w:rsid w:val="00247518"/>
    <w:rsid w:val="00252944"/>
    <w:rsid w:val="00253E51"/>
    <w:rsid w:val="00255BAC"/>
    <w:rsid w:val="00256027"/>
    <w:rsid w:val="002563EF"/>
    <w:rsid w:val="002575E8"/>
    <w:rsid w:val="0025798F"/>
    <w:rsid w:val="002677D3"/>
    <w:rsid w:val="00271A2E"/>
    <w:rsid w:val="00272BF1"/>
    <w:rsid w:val="002763F5"/>
    <w:rsid w:val="00276EA5"/>
    <w:rsid w:val="0028228F"/>
    <w:rsid w:val="002864C3"/>
    <w:rsid w:val="002925DE"/>
    <w:rsid w:val="002969C0"/>
    <w:rsid w:val="002A5FD0"/>
    <w:rsid w:val="002B224E"/>
    <w:rsid w:val="002B2CF2"/>
    <w:rsid w:val="002B5287"/>
    <w:rsid w:val="002B5E25"/>
    <w:rsid w:val="002B5E3B"/>
    <w:rsid w:val="002C08D4"/>
    <w:rsid w:val="002C107C"/>
    <w:rsid w:val="002C3860"/>
    <w:rsid w:val="002C6C41"/>
    <w:rsid w:val="002C6D23"/>
    <w:rsid w:val="002D19F6"/>
    <w:rsid w:val="002E5ACE"/>
    <w:rsid w:val="002E6632"/>
    <w:rsid w:val="002E6788"/>
    <w:rsid w:val="002E79FB"/>
    <w:rsid w:val="002F47A8"/>
    <w:rsid w:val="002F505F"/>
    <w:rsid w:val="002F59F7"/>
    <w:rsid w:val="002F5B7A"/>
    <w:rsid w:val="003050E6"/>
    <w:rsid w:val="003054C8"/>
    <w:rsid w:val="0031182B"/>
    <w:rsid w:val="00312036"/>
    <w:rsid w:val="0031264A"/>
    <w:rsid w:val="00314CBA"/>
    <w:rsid w:val="003217B8"/>
    <w:rsid w:val="003217F1"/>
    <w:rsid w:val="00324497"/>
    <w:rsid w:val="003246E2"/>
    <w:rsid w:val="00324DC6"/>
    <w:rsid w:val="00330CC0"/>
    <w:rsid w:val="003312BA"/>
    <w:rsid w:val="00333FC6"/>
    <w:rsid w:val="003378D3"/>
    <w:rsid w:val="003407E2"/>
    <w:rsid w:val="00340B2E"/>
    <w:rsid w:val="00341743"/>
    <w:rsid w:val="00346268"/>
    <w:rsid w:val="0034770A"/>
    <w:rsid w:val="00351263"/>
    <w:rsid w:val="00356248"/>
    <w:rsid w:val="00362AD4"/>
    <w:rsid w:val="00363906"/>
    <w:rsid w:val="00363E45"/>
    <w:rsid w:val="00364CF9"/>
    <w:rsid w:val="003661D3"/>
    <w:rsid w:val="00366772"/>
    <w:rsid w:val="00366D6F"/>
    <w:rsid w:val="003674F9"/>
    <w:rsid w:val="00370A46"/>
    <w:rsid w:val="003726F3"/>
    <w:rsid w:val="0037315B"/>
    <w:rsid w:val="00376B5E"/>
    <w:rsid w:val="00377752"/>
    <w:rsid w:val="00382A48"/>
    <w:rsid w:val="00386C62"/>
    <w:rsid w:val="00391D85"/>
    <w:rsid w:val="00392CF8"/>
    <w:rsid w:val="003942A7"/>
    <w:rsid w:val="0039627C"/>
    <w:rsid w:val="00397B8B"/>
    <w:rsid w:val="003A07A8"/>
    <w:rsid w:val="003A1CBB"/>
    <w:rsid w:val="003A246B"/>
    <w:rsid w:val="003A31BB"/>
    <w:rsid w:val="003A3412"/>
    <w:rsid w:val="003A5C23"/>
    <w:rsid w:val="003A799F"/>
    <w:rsid w:val="003B3F01"/>
    <w:rsid w:val="003B517C"/>
    <w:rsid w:val="003B7A24"/>
    <w:rsid w:val="003C1411"/>
    <w:rsid w:val="003C4CB2"/>
    <w:rsid w:val="003C72D2"/>
    <w:rsid w:val="003D0AE2"/>
    <w:rsid w:val="003D213C"/>
    <w:rsid w:val="003D4900"/>
    <w:rsid w:val="003D538A"/>
    <w:rsid w:val="003D5F3E"/>
    <w:rsid w:val="003D6C77"/>
    <w:rsid w:val="003E2E4F"/>
    <w:rsid w:val="003E5C21"/>
    <w:rsid w:val="003E6615"/>
    <w:rsid w:val="003E7499"/>
    <w:rsid w:val="003E7D91"/>
    <w:rsid w:val="003F73EB"/>
    <w:rsid w:val="003F75C0"/>
    <w:rsid w:val="003F7876"/>
    <w:rsid w:val="003F7CFD"/>
    <w:rsid w:val="00400FA4"/>
    <w:rsid w:val="004056E7"/>
    <w:rsid w:val="00406997"/>
    <w:rsid w:val="00412C5A"/>
    <w:rsid w:val="00412DBF"/>
    <w:rsid w:val="00412F15"/>
    <w:rsid w:val="00421D05"/>
    <w:rsid w:val="00423010"/>
    <w:rsid w:val="004253A0"/>
    <w:rsid w:val="00426579"/>
    <w:rsid w:val="00432F6E"/>
    <w:rsid w:val="0043366C"/>
    <w:rsid w:val="00435993"/>
    <w:rsid w:val="00447269"/>
    <w:rsid w:val="00451453"/>
    <w:rsid w:val="00452C2D"/>
    <w:rsid w:val="00456F76"/>
    <w:rsid w:val="00462B2A"/>
    <w:rsid w:val="00463C15"/>
    <w:rsid w:val="00465EDB"/>
    <w:rsid w:val="004663B6"/>
    <w:rsid w:val="00475550"/>
    <w:rsid w:val="0047654F"/>
    <w:rsid w:val="0047733B"/>
    <w:rsid w:val="00482276"/>
    <w:rsid w:val="0048789D"/>
    <w:rsid w:val="0049119B"/>
    <w:rsid w:val="00493619"/>
    <w:rsid w:val="00493699"/>
    <w:rsid w:val="004949B2"/>
    <w:rsid w:val="004968AB"/>
    <w:rsid w:val="00497BC1"/>
    <w:rsid w:val="004A0B59"/>
    <w:rsid w:val="004A33CD"/>
    <w:rsid w:val="004A4584"/>
    <w:rsid w:val="004B06D9"/>
    <w:rsid w:val="004B1534"/>
    <w:rsid w:val="004B5F90"/>
    <w:rsid w:val="004B6E27"/>
    <w:rsid w:val="004B7E45"/>
    <w:rsid w:val="004C092B"/>
    <w:rsid w:val="004C0D76"/>
    <w:rsid w:val="004C14FA"/>
    <w:rsid w:val="004C3EC0"/>
    <w:rsid w:val="004C4919"/>
    <w:rsid w:val="004C71C2"/>
    <w:rsid w:val="004C7959"/>
    <w:rsid w:val="004C7962"/>
    <w:rsid w:val="004D2137"/>
    <w:rsid w:val="004D6927"/>
    <w:rsid w:val="004D6A86"/>
    <w:rsid w:val="004D7089"/>
    <w:rsid w:val="004D7431"/>
    <w:rsid w:val="004F4F3D"/>
    <w:rsid w:val="004F5573"/>
    <w:rsid w:val="004F7653"/>
    <w:rsid w:val="005029C2"/>
    <w:rsid w:val="00503322"/>
    <w:rsid w:val="00506B84"/>
    <w:rsid w:val="00510534"/>
    <w:rsid w:val="00521745"/>
    <w:rsid w:val="00536EE0"/>
    <w:rsid w:val="00536F82"/>
    <w:rsid w:val="005405F3"/>
    <w:rsid w:val="005425D8"/>
    <w:rsid w:val="00543C9B"/>
    <w:rsid w:val="005441F0"/>
    <w:rsid w:val="00545AC0"/>
    <w:rsid w:val="00546F45"/>
    <w:rsid w:val="005478C4"/>
    <w:rsid w:val="00557776"/>
    <w:rsid w:val="005605A8"/>
    <w:rsid w:val="00560D1E"/>
    <w:rsid w:val="00561E02"/>
    <w:rsid w:val="0056402F"/>
    <w:rsid w:val="00564B94"/>
    <w:rsid w:val="00567D2D"/>
    <w:rsid w:val="005702DB"/>
    <w:rsid w:val="00570B23"/>
    <w:rsid w:val="0057161B"/>
    <w:rsid w:val="00571736"/>
    <w:rsid w:val="00573D0F"/>
    <w:rsid w:val="005846E2"/>
    <w:rsid w:val="00584A1D"/>
    <w:rsid w:val="00586A3A"/>
    <w:rsid w:val="00592508"/>
    <w:rsid w:val="00593BFD"/>
    <w:rsid w:val="005A0712"/>
    <w:rsid w:val="005A4939"/>
    <w:rsid w:val="005A51E4"/>
    <w:rsid w:val="005A66A4"/>
    <w:rsid w:val="005A6B92"/>
    <w:rsid w:val="005B0220"/>
    <w:rsid w:val="005B0293"/>
    <w:rsid w:val="005B2395"/>
    <w:rsid w:val="005B38B3"/>
    <w:rsid w:val="005B46BB"/>
    <w:rsid w:val="005B6CA1"/>
    <w:rsid w:val="005C0359"/>
    <w:rsid w:val="005C1313"/>
    <w:rsid w:val="005C2774"/>
    <w:rsid w:val="005D1CCF"/>
    <w:rsid w:val="005D2AC1"/>
    <w:rsid w:val="005D48E3"/>
    <w:rsid w:val="005D5EF3"/>
    <w:rsid w:val="005E3041"/>
    <w:rsid w:val="005F1AE4"/>
    <w:rsid w:val="005F2539"/>
    <w:rsid w:val="005F2FC4"/>
    <w:rsid w:val="005F6602"/>
    <w:rsid w:val="0060022D"/>
    <w:rsid w:val="0060245B"/>
    <w:rsid w:val="006025DB"/>
    <w:rsid w:val="00602C35"/>
    <w:rsid w:val="0060374B"/>
    <w:rsid w:val="006042FD"/>
    <w:rsid w:val="0060577D"/>
    <w:rsid w:val="006071BF"/>
    <w:rsid w:val="006103FB"/>
    <w:rsid w:val="00610F4A"/>
    <w:rsid w:val="006112F5"/>
    <w:rsid w:val="00612CCF"/>
    <w:rsid w:val="00613054"/>
    <w:rsid w:val="00613A33"/>
    <w:rsid w:val="006158E5"/>
    <w:rsid w:val="006167BE"/>
    <w:rsid w:val="00616905"/>
    <w:rsid w:val="00616D59"/>
    <w:rsid w:val="00623CC9"/>
    <w:rsid w:val="00626C52"/>
    <w:rsid w:val="006270DE"/>
    <w:rsid w:val="0063656A"/>
    <w:rsid w:val="00636A46"/>
    <w:rsid w:val="00636A53"/>
    <w:rsid w:val="00637370"/>
    <w:rsid w:val="00640A84"/>
    <w:rsid w:val="00640B42"/>
    <w:rsid w:val="00642E71"/>
    <w:rsid w:val="006440F7"/>
    <w:rsid w:val="006453A6"/>
    <w:rsid w:val="00645D74"/>
    <w:rsid w:val="00647865"/>
    <w:rsid w:val="00651A79"/>
    <w:rsid w:val="006552E3"/>
    <w:rsid w:val="006556FE"/>
    <w:rsid w:val="00655FBC"/>
    <w:rsid w:val="0065764C"/>
    <w:rsid w:val="006576AC"/>
    <w:rsid w:val="006578F1"/>
    <w:rsid w:val="00661274"/>
    <w:rsid w:val="00662D25"/>
    <w:rsid w:val="00663AA4"/>
    <w:rsid w:val="006679EE"/>
    <w:rsid w:val="00673EC1"/>
    <w:rsid w:val="0067463A"/>
    <w:rsid w:val="006774F8"/>
    <w:rsid w:val="00677A03"/>
    <w:rsid w:val="00680645"/>
    <w:rsid w:val="00680C6B"/>
    <w:rsid w:val="006829D1"/>
    <w:rsid w:val="00682E27"/>
    <w:rsid w:val="00683A8D"/>
    <w:rsid w:val="006853E5"/>
    <w:rsid w:val="006859B8"/>
    <w:rsid w:val="0068790A"/>
    <w:rsid w:val="00687C2B"/>
    <w:rsid w:val="00687EEE"/>
    <w:rsid w:val="00692BAF"/>
    <w:rsid w:val="00694F98"/>
    <w:rsid w:val="00696BFB"/>
    <w:rsid w:val="006A0C5D"/>
    <w:rsid w:val="006A6D74"/>
    <w:rsid w:val="006A7C8D"/>
    <w:rsid w:val="006B04B7"/>
    <w:rsid w:val="006B0E02"/>
    <w:rsid w:val="006B5ABC"/>
    <w:rsid w:val="006C3D91"/>
    <w:rsid w:val="006C460A"/>
    <w:rsid w:val="006C478E"/>
    <w:rsid w:val="006C67EA"/>
    <w:rsid w:val="006C76C2"/>
    <w:rsid w:val="006D290D"/>
    <w:rsid w:val="006D6FF0"/>
    <w:rsid w:val="006E31CE"/>
    <w:rsid w:val="006E4D18"/>
    <w:rsid w:val="006E5DB3"/>
    <w:rsid w:val="006E6175"/>
    <w:rsid w:val="006E726C"/>
    <w:rsid w:val="006F05D4"/>
    <w:rsid w:val="006F3A25"/>
    <w:rsid w:val="006F7EA9"/>
    <w:rsid w:val="007008DE"/>
    <w:rsid w:val="00701A9D"/>
    <w:rsid w:val="00701F04"/>
    <w:rsid w:val="00702AF6"/>
    <w:rsid w:val="00704D10"/>
    <w:rsid w:val="00711BA6"/>
    <w:rsid w:val="007139C4"/>
    <w:rsid w:val="00713AD6"/>
    <w:rsid w:val="007141BF"/>
    <w:rsid w:val="007150D4"/>
    <w:rsid w:val="00716C84"/>
    <w:rsid w:val="00716CD2"/>
    <w:rsid w:val="00717DE2"/>
    <w:rsid w:val="00717FA8"/>
    <w:rsid w:val="0072418D"/>
    <w:rsid w:val="007255B6"/>
    <w:rsid w:val="00726782"/>
    <w:rsid w:val="00733ECD"/>
    <w:rsid w:val="00734FF2"/>
    <w:rsid w:val="007350E6"/>
    <w:rsid w:val="0073541F"/>
    <w:rsid w:val="0073582E"/>
    <w:rsid w:val="00737755"/>
    <w:rsid w:val="00741CEA"/>
    <w:rsid w:val="0074255E"/>
    <w:rsid w:val="00742985"/>
    <w:rsid w:val="00744C1A"/>
    <w:rsid w:val="007504F4"/>
    <w:rsid w:val="00750A0C"/>
    <w:rsid w:val="007513DF"/>
    <w:rsid w:val="00751D83"/>
    <w:rsid w:val="00753336"/>
    <w:rsid w:val="00753D9F"/>
    <w:rsid w:val="00762A30"/>
    <w:rsid w:val="00763FB0"/>
    <w:rsid w:val="00765C2E"/>
    <w:rsid w:val="00766845"/>
    <w:rsid w:val="0077136E"/>
    <w:rsid w:val="0077226E"/>
    <w:rsid w:val="0077575B"/>
    <w:rsid w:val="00776235"/>
    <w:rsid w:val="00777D88"/>
    <w:rsid w:val="00777E46"/>
    <w:rsid w:val="00781384"/>
    <w:rsid w:val="00781AC2"/>
    <w:rsid w:val="00782F79"/>
    <w:rsid w:val="00791CDB"/>
    <w:rsid w:val="00795334"/>
    <w:rsid w:val="007A0004"/>
    <w:rsid w:val="007A2EF3"/>
    <w:rsid w:val="007A5555"/>
    <w:rsid w:val="007A78CD"/>
    <w:rsid w:val="007B03FD"/>
    <w:rsid w:val="007B610F"/>
    <w:rsid w:val="007B6AA5"/>
    <w:rsid w:val="007B76DE"/>
    <w:rsid w:val="007C12A9"/>
    <w:rsid w:val="007C3D84"/>
    <w:rsid w:val="007C40A5"/>
    <w:rsid w:val="007D057F"/>
    <w:rsid w:val="007D144B"/>
    <w:rsid w:val="007D536F"/>
    <w:rsid w:val="007D76CB"/>
    <w:rsid w:val="007E03D4"/>
    <w:rsid w:val="007E44E6"/>
    <w:rsid w:val="007E63B7"/>
    <w:rsid w:val="007E68E9"/>
    <w:rsid w:val="007E6B0B"/>
    <w:rsid w:val="007F13D0"/>
    <w:rsid w:val="007F2C34"/>
    <w:rsid w:val="007F3674"/>
    <w:rsid w:val="0080094C"/>
    <w:rsid w:val="00800E74"/>
    <w:rsid w:val="00811668"/>
    <w:rsid w:val="00812C3A"/>
    <w:rsid w:val="00812D74"/>
    <w:rsid w:val="00815E14"/>
    <w:rsid w:val="0082133B"/>
    <w:rsid w:val="00825C36"/>
    <w:rsid w:val="00831AF2"/>
    <w:rsid w:val="00836279"/>
    <w:rsid w:val="00836C7E"/>
    <w:rsid w:val="008447BC"/>
    <w:rsid w:val="00845D1D"/>
    <w:rsid w:val="00845F4F"/>
    <w:rsid w:val="00847FDC"/>
    <w:rsid w:val="00850E36"/>
    <w:rsid w:val="00854259"/>
    <w:rsid w:val="0086334D"/>
    <w:rsid w:val="00866CE1"/>
    <w:rsid w:val="00871EED"/>
    <w:rsid w:val="00872376"/>
    <w:rsid w:val="00872A46"/>
    <w:rsid w:val="008745AC"/>
    <w:rsid w:val="00874F6D"/>
    <w:rsid w:val="0087515F"/>
    <w:rsid w:val="00875219"/>
    <w:rsid w:val="00875359"/>
    <w:rsid w:val="00880AE3"/>
    <w:rsid w:val="00884E91"/>
    <w:rsid w:val="0089254E"/>
    <w:rsid w:val="00893931"/>
    <w:rsid w:val="0089794C"/>
    <w:rsid w:val="008A0D39"/>
    <w:rsid w:val="008A2D71"/>
    <w:rsid w:val="008A5099"/>
    <w:rsid w:val="008B12C8"/>
    <w:rsid w:val="008B55E1"/>
    <w:rsid w:val="008B5DDE"/>
    <w:rsid w:val="008C74E0"/>
    <w:rsid w:val="008D2CE4"/>
    <w:rsid w:val="008D568D"/>
    <w:rsid w:val="008D68EE"/>
    <w:rsid w:val="008E1F34"/>
    <w:rsid w:val="008E2E67"/>
    <w:rsid w:val="008E3D70"/>
    <w:rsid w:val="008E4940"/>
    <w:rsid w:val="008E5B67"/>
    <w:rsid w:val="008E5CA9"/>
    <w:rsid w:val="008E66DE"/>
    <w:rsid w:val="008E71CB"/>
    <w:rsid w:val="008E7C28"/>
    <w:rsid w:val="008F2635"/>
    <w:rsid w:val="008F513C"/>
    <w:rsid w:val="008F5F34"/>
    <w:rsid w:val="008F6D50"/>
    <w:rsid w:val="00901191"/>
    <w:rsid w:val="00901268"/>
    <w:rsid w:val="009026CB"/>
    <w:rsid w:val="009065F3"/>
    <w:rsid w:val="00910584"/>
    <w:rsid w:val="00911BAC"/>
    <w:rsid w:val="009129B5"/>
    <w:rsid w:val="00912BC2"/>
    <w:rsid w:val="00914DFB"/>
    <w:rsid w:val="00915163"/>
    <w:rsid w:val="00916456"/>
    <w:rsid w:val="0091768D"/>
    <w:rsid w:val="009178FC"/>
    <w:rsid w:val="009223AE"/>
    <w:rsid w:val="009320AF"/>
    <w:rsid w:val="00932277"/>
    <w:rsid w:val="0093312C"/>
    <w:rsid w:val="00933871"/>
    <w:rsid w:val="009364AC"/>
    <w:rsid w:val="00940F85"/>
    <w:rsid w:val="0094504F"/>
    <w:rsid w:val="00950748"/>
    <w:rsid w:val="00950E39"/>
    <w:rsid w:val="0095336E"/>
    <w:rsid w:val="00956E29"/>
    <w:rsid w:val="00957C17"/>
    <w:rsid w:val="00963AE9"/>
    <w:rsid w:val="00965151"/>
    <w:rsid w:val="009728C7"/>
    <w:rsid w:val="00974EF0"/>
    <w:rsid w:val="009764E5"/>
    <w:rsid w:val="00977BAB"/>
    <w:rsid w:val="00981CCB"/>
    <w:rsid w:val="0098226C"/>
    <w:rsid w:val="00982D3D"/>
    <w:rsid w:val="00983ABE"/>
    <w:rsid w:val="009969C8"/>
    <w:rsid w:val="00997FD7"/>
    <w:rsid w:val="009A13CF"/>
    <w:rsid w:val="009A4199"/>
    <w:rsid w:val="009A4ACB"/>
    <w:rsid w:val="009A5F31"/>
    <w:rsid w:val="009B04BA"/>
    <w:rsid w:val="009B11B7"/>
    <w:rsid w:val="009B1845"/>
    <w:rsid w:val="009B1F79"/>
    <w:rsid w:val="009B3809"/>
    <w:rsid w:val="009B386A"/>
    <w:rsid w:val="009B3888"/>
    <w:rsid w:val="009B4471"/>
    <w:rsid w:val="009B4E3C"/>
    <w:rsid w:val="009B63B2"/>
    <w:rsid w:val="009C415F"/>
    <w:rsid w:val="009C446C"/>
    <w:rsid w:val="009C471E"/>
    <w:rsid w:val="009C51E3"/>
    <w:rsid w:val="009C5786"/>
    <w:rsid w:val="009C7DA2"/>
    <w:rsid w:val="009D1E6C"/>
    <w:rsid w:val="009D32C6"/>
    <w:rsid w:val="009E339B"/>
    <w:rsid w:val="009E6465"/>
    <w:rsid w:val="009E67B0"/>
    <w:rsid w:val="009E7636"/>
    <w:rsid w:val="009F1229"/>
    <w:rsid w:val="009F31E8"/>
    <w:rsid w:val="009F48C9"/>
    <w:rsid w:val="009F4F08"/>
    <w:rsid w:val="009F5437"/>
    <w:rsid w:val="009F58F8"/>
    <w:rsid w:val="009F68F2"/>
    <w:rsid w:val="00A0130E"/>
    <w:rsid w:val="00A01578"/>
    <w:rsid w:val="00A06CDA"/>
    <w:rsid w:val="00A074DC"/>
    <w:rsid w:val="00A13245"/>
    <w:rsid w:val="00A13F85"/>
    <w:rsid w:val="00A154A5"/>
    <w:rsid w:val="00A15646"/>
    <w:rsid w:val="00A15DBE"/>
    <w:rsid w:val="00A17C5A"/>
    <w:rsid w:val="00A205CE"/>
    <w:rsid w:val="00A21243"/>
    <w:rsid w:val="00A214CC"/>
    <w:rsid w:val="00A2331B"/>
    <w:rsid w:val="00A245CB"/>
    <w:rsid w:val="00A271DF"/>
    <w:rsid w:val="00A32267"/>
    <w:rsid w:val="00A41EC1"/>
    <w:rsid w:val="00A44D98"/>
    <w:rsid w:val="00A454D7"/>
    <w:rsid w:val="00A47356"/>
    <w:rsid w:val="00A5206F"/>
    <w:rsid w:val="00A52A8A"/>
    <w:rsid w:val="00A53320"/>
    <w:rsid w:val="00A65A2E"/>
    <w:rsid w:val="00A6756F"/>
    <w:rsid w:val="00A71CBE"/>
    <w:rsid w:val="00A77428"/>
    <w:rsid w:val="00A81549"/>
    <w:rsid w:val="00A81BE0"/>
    <w:rsid w:val="00A820C2"/>
    <w:rsid w:val="00A827B3"/>
    <w:rsid w:val="00A862E7"/>
    <w:rsid w:val="00A91041"/>
    <w:rsid w:val="00A9132D"/>
    <w:rsid w:val="00A9327F"/>
    <w:rsid w:val="00A96237"/>
    <w:rsid w:val="00AA1931"/>
    <w:rsid w:val="00AA279A"/>
    <w:rsid w:val="00AA3581"/>
    <w:rsid w:val="00AA43E8"/>
    <w:rsid w:val="00AA5370"/>
    <w:rsid w:val="00AA550E"/>
    <w:rsid w:val="00AB063D"/>
    <w:rsid w:val="00AB077F"/>
    <w:rsid w:val="00AB3B0F"/>
    <w:rsid w:val="00AB6757"/>
    <w:rsid w:val="00AB7296"/>
    <w:rsid w:val="00AC022F"/>
    <w:rsid w:val="00AC1611"/>
    <w:rsid w:val="00AC5272"/>
    <w:rsid w:val="00AD3E9C"/>
    <w:rsid w:val="00AD4CB0"/>
    <w:rsid w:val="00AE4521"/>
    <w:rsid w:val="00AE47BA"/>
    <w:rsid w:val="00AE5DA7"/>
    <w:rsid w:val="00AF08A7"/>
    <w:rsid w:val="00AF205A"/>
    <w:rsid w:val="00AF2CA9"/>
    <w:rsid w:val="00AF41AF"/>
    <w:rsid w:val="00AF5153"/>
    <w:rsid w:val="00AF6146"/>
    <w:rsid w:val="00B014D3"/>
    <w:rsid w:val="00B01A18"/>
    <w:rsid w:val="00B02136"/>
    <w:rsid w:val="00B04237"/>
    <w:rsid w:val="00B04D2B"/>
    <w:rsid w:val="00B05729"/>
    <w:rsid w:val="00B10309"/>
    <w:rsid w:val="00B10DCC"/>
    <w:rsid w:val="00B11EAE"/>
    <w:rsid w:val="00B13D69"/>
    <w:rsid w:val="00B15584"/>
    <w:rsid w:val="00B160C4"/>
    <w:rsid w:val="00B16DF7"/>
    <w:rsid w:val="00B202B7"/>
    <w:rsid w:val="00B2073A"/>
    <w:rsid w:val="00B235B7"/>
    <w:rsid w:val="00B27750"/>
    <w:rsid w:val="00B300D8"/>
    <w:rsid w:val="00B339C3"/>
    <w:rsid w:val="00B44970"/>
    <w:rsid w:val="00B45765"/>
    <w:rsid w:val="00B55C22"/>
    <w:rsid w:val="00B56F60"/>
    <w:rsid w:val="00B60E3B"/>
    <w:rsid w:val="00B67C14"/>
    <w:rsid w:val="00B73635"/>
    <w:rsid w:val="00B73738"/>
    <w:rsid w:val="00B73F7D"/>
    <w:rsid w:val="00B755E2"/>
    <w:rsid w:val="00B75F3A"/>
    <w:rsid w:val="00B83F67"/>
    <w:rsid w:val="00B86988"/>
    <w:rsid w:val="00B94409"/>
    <w:rsid w:val="00B94F49"/>
    <w:rsid w:val="00BA5588"/>
    <w:rsid w:val="00BA6E6E"/>
    <w:rsid w:val="00BA74EE"/>
    <w:rsid w:val="00BA79D0"/>
    <w:rsid w:val="00BB3ACC"/>
    <w:rsid w:val="00BB46A0"/>
    <w:rsid w:val="00BB47A4"/>
    <w:rsid w:val="00BB5610"/>
    <w:rsid w:val="00BC177C"/>
    <w:rsid w:val="00BC2F72"/>
    <w:rsid w:val="00BC7461"/>
    <w:rsid w:val="00BC7D54"/>
    <w:rsid w:val="00BD6F6A"/>
    <w:rsid w:val="00BD7B93"/>
    <w:rsid w:val="00BD7C7C"/>
    <w:rsid w:val="00BE2AA4"/>
    <w:rsid w:val="00BE2F3D"/>
    <w:rsid w:val="00BE4B0B"/>
    <w:rsid w:val="00BE5FA8"/>
    <w:rsid w:val="00BF000B"/>
    <w:rsid w:val="00BF4A87"/>
    <w:rsid w:val="00BF4CF5"/>
    <w:rsid w:val="00C01A47"/>
    <w:rsid w:val="00C02228"/>
    <w:rsid w:val="00C034FB"/>
    <w:rsid w:val="00C05AE2"/>
    <w:rsid w:val="00C05B7F"/>
    <w:rsid w:val="00C05B8D"/>
    <w:rsid w:val="00C064A6"/>
    <w:rsid w:val="00C07453"/>
    <w:rsid w:val="00C076D3"/>
    <w:rsid w:val="00C07784"/>
    <w:rsid w:val="00C07F10"/>
    <w:rsid w:val="00C11DD6"/>
    <w:rsid w:val="00C121AC"/>
    <w:rsid w:val="00C17CB7"/>
    <w:rsid w:val="00C22310"/>
    <w:rsid w:val="00C22AF2"/>
    <w:rsid w:val="00C23664"/>
    <w:rsid w:val="00C24A10"/>
    <w:rsid w:val="00C25D36"/>
    <w:rsid w:val="00C31035"/>
    <w:rsid w:val="00C421B1"/>
    <w:rsid w:val="00C44A5C"/>
    <w:rsid w:val="00C44D22"/>
    <w:rsid w:val="00C50B8D"/>
    <w:rsid w:val="00C51A8C"/>
    <w:rsid w:val="00C52B4A"/>
    <w:rsid w:val="00C52CD3"/>
    <w:rsid w:val="00C61A5E"/>
    <w:rsid w:val="00C61DD0"/>
    <w:rsid w:val="00C6315A"/>
    <w:rsid w:val="00C640E8"/>
    <w:rsid w:val="00C64EFF"/>
    <w:rsid w:val="00C6674C"/>
    <w:rsid w:val="00C70F6C"/>
    <w:rsid w:val="00C717B0"/>
    <w:rsid w:val="00C71842"/>
    <w:rsid w:val="00C72284"/>
    <w:rsid w:val="00C735AC"/>
    <w:rsid w:val="00C7478F"/>
    <w:rsid w:val="00C74CF0"/>
    <w:rsid w:val="00C75B5C"/>
    <w:rsid w:val="00C81FBB"/>
    <w:rsid w:val="00C8232A"/>
    <w:rsid w:val="00C841B9"/>
    <w:rsid w:val="00C84CBF"/>
    <w:rsid w:val="00C850D8"/>
    <w:rsid w:val="00C9210D"/>
    <w:rsid w:val="00C9285F"/>
    <w:rsid w:val="00C94328"/>
    <w:rsid w:val="00C96318"/>
    <w:rsid w:val="00CA121F"/>
    <w:rsid w:val="00CA1237"/>
    <w:rsid w:val="00CA1C47"/>
    <w:rsid w:val="00CA601A"/>
    <w:rsid w:val="00CA7BE8"/>
    <w:rsid w:val="00CB1AEE"/>
    <w:rsid w:val="00CB35A9"/>
    <w:rsid w:val="00CB55AF"/>
    <w:rsid w:val="00CB5A49"/>
    <w:rsid w:val="00CC00E3"/>
    <w:rsid w:val="00CC36BD"/>
    <w:rsid w:val="00CC39B3"/>
    <w:rsid w:val="00CC7B3D"/>
    <w:rsid w:val="00CD1775"/>
    <w:rsid w:val="00CD513F"/>
    <w:rsid w:val="00CD59D1"/>
    <w:rsid w:val="00CD72A7"/>
    <w:rsid w:val="00CD7737"/>
    <w:rsid w:val="00CE0B4C"/>
    <w:rsid w:val="00CE1F08"/>
    <w:rsid w:val="00CF26D1"/>
    <w:rsid w:val="00CF34B4"/>
    <w:rsid w:val="00CF3A82"/>
    <w:rsid w:val="00CF3F68"/>
    <w:rsid w:val="00CF4DD8"/>
    <w:rsid w:val="00D0323B"/>
    <w:rsid w:val="00D04BE3"/>
    <w:rsid w:val="00D056DB"/>
    <w:rsid w:val="00D06C4A"/>
    <w:rsid w:val="00D072C2"/>
    <w:rsid w:val="00D12511"/>
    <w:rsid w:val="00D15EBD"/>
    <w:rsid w:val="00D222A4"/>
    <w:rsid w:val="00D226C4"/>
    <w:rsid w:val="00D23A6C"/>
    <w:rsid w:val="00D23B82"/>
    <w:rsid w:val="00D262EC"/>
    <w:rsid w:val="00D2797B"/>
    <w:rsid w:val="00D32B0E"/>
    <w:rsid w:val="00D333D1"/>
    <w:rsid w:val="00D33951"/>
    <w:rsid w:val="00D46577"/>
    <w:rsid w:val="00D50B9A"/>
    <w:rsid w:val="00D50DA6"/>
    <w:rsid w:val="00D53E19"/>
    <w:rsid w:val="00D55B7D"/>
    <w:rsid w:val="00D5736D"/>
    <w:rsid w:val="00D61840"/>
    <w:rsid w:val="00D63F22"/>
    <w:rsid w:val="00D65FCE"/>
    <w:rsid w:val="00D72177"/>
    <w:rsid w:val="00D730D0"/>
    <w:rsid w:val="00D742C0"/>
    <w:rsid w:val="00D749C5"/>
    <w:rsid w:val="00D74A95"/>
    <w:rsid w:val="00D77373"/>
    <w:rsid w:val="00D81733"/>
    <w:rsid w:val="00D81B6A"/>
    <w:rsid w:val="00D83130"/>
    <w:rsid w:val="00D83C43"/>
    <w:rsid w:val="00D84F18"/>
    <w:rsid w:val="00D86419"/>
    <w:rsid w:val="00D87158"/>
    <w:rsid w:val="00D87338"/>
    <w:rsid w:val="00D87D33"/>
    <w:rsid w:val="00D87DCE"/>
    <w:rsid w:val="00D91DFB"/>
    <w:rsid w:val="00D93621"/>
    <w:rsid w:val="00D9496F"/>
    <w:rsid w:val="00D94A34"/>
    <w:rsid w:val="00D96003"/>
    <w:rsid w:val="00D97766"/>
    <w:rsid w:val="00DA44E8"/>
    <w:rsid w:val="00DA470A"/>
    <w:rsid w:val="00DA48CC"/>
    <w:rsid w:val="00DA75C1"/>
    <w:rsid w:val="00DA7C66"/>
    <w:rsid w:val="00DB1E90"/>
    <w:rsid w:val="00DB2343"/>
    <w:rsid w:val="00DC1B31"/>
    <w:rsid w:val="00DC336F"/>
    <w:rsid w:val="00DC3508"/>
    <w:rsid w:val="00DC4BDD"/>
    <w:rsid w:val="00DD5E88"/>
    <w:rsid w:val="00DD78F0"/>
    <w:rsid w:val="00DE081F"/>
    <w:rsid w:val="00DE1ABC"/>
    <w:rsid w:val="00DE5E44"/>
    <w:rsid w:val="00DE7184"/>
    <w:rsid w:val="00DF0798"/>
    <w:rsid w:val="00DF1167"/>
    <w:rsid w:val="00DF5B7F"/>
    <w:rsid w:val="00E0047B"/>
    <w:rsid w:val="00E01BE6"/>
    <w:rsid w:val="00E11369"/>
    <w:rsid w:val="00E11442"/>
    <w:rsid w:val="00E14EAA"/>
    <w:rsid w:val="00E21F87"/>
    <w:rsid w:val="00E22973"/>
    <w:rsid w:val="00E24092"/>
    <w:rsid w:val="00E24A61"/>
    <w:rsid w:val="00E30698"/>
    <w:rsid w:val="00E3298C"/>
    <w:rsid w:val="00E347EB"/>
    <w:rsid w:val="00E34BF1"/>
    <w:rsid w:val="00E364B9"/>
    <w:rsid w:val="00E36906"/>
    <w:rsid w:val="00E36939"/>
    <w:rsid w:val="00E4204C"/>
    <w:rsid w:val="00E431A0"/>
    <w:rsid w:val="00E46179"/>
    <w:rsid w:val="00E47177"/>
    <w:rsid w:val="00E51079"/>
    <w:rsid w:val="00E5372D"/>
    <w:rsid w:val="00E55CC2"/>
    <w:rsid w:val="00E5616A"/>
    <w:rsid w:val="00E568F6"/>
    <w:rsid w:val="00E61183"/>
    <w:rsid w:val="00E628BD"/>
    <w:rsid w:val="00E63F03"/>
    <w:rsid w:val="00E650D0"/>
    <w:rsid w:val="00E67BA9"/>
    <w:rsid w:val="00E706E3"/>
    <w:rsid w:val="00E763CB"/>
    <w:rsid w:val="00E77476"/>
    <w:rsid w:val="00E83661"/>
    <w:rsid w:val="00E9052F"/>
    <w:rsid w:val="00E905E5"/>
    <w:rsid w:val="00E94489"/>
    <w:rsid w:val="00E94C27"/>
    <w:rsid w:val="00E95653"/>
    <w:rsid w:val="00E95F87"/>
    <w:rsid w:val="00E97961"/>
    <w:rsid w:val="00E97D99"/>
    <w:rsid w:val="00EA0739"/>
    <w:rsid w:val="00EA0EDC"/>
    <w:rsid w:val="00EA4AEA"/>
    <w:rsid w:val="00EA571C"/>
    <w:rsid w:val="00EA7D8F"/>
    <w:rsid w:val="00EB04DE"/>
    <w:rsid w:val="00EB190D"/>
    <w:rsid w:val="00EB3276"/>
    <w:rsid w:val="00EB4B96"/>
    <w:rsid w:val="00EB68CF"/>
    <w:rsid w:val="00EB74CB"/>
    <w:rsid w:val="00EC10BC"/>
    <w:rsid w:val="00EC4B73"/>
    <w:rsid w:val="00EE12B6"/>
    <w:rsid w:val="00EE5A85"/>
    <w:rsid w:val="00EF622B"/>
    <w:rsid w:val="00F000CA"/>
    <w:rsid w:val="00F024DD"/>
    <w:rsid w:val="00F0305D"/>
    <w:rsid w:val="00F06AE6"/>
    <w:rsid w:val="00F0766A"/>
    <w:rsid w:val="00F1128E"/>
    <w:rsid w:val="00F14940"/>
    <w:rsid w:val="00F150D1"/>
    <w:rsid w:val="00F16AA7"/>
    <w:rsid w:val="00F247F6"/>
    <w:rsid w:val="00F27E41"/>
    <w:rsid w:val="00F30C1B"/>
    <w:rsid w:val="00F30E12"/>
    <w:rsid w:val="00F342AA"/>
    <w:rsid w:val="00F35EDA"/>
    <w:rsid w:val="00F4088B"/>
    <w:rsid w:val="00F41182"/>
    <w:rsid w:val="00F45C9F"/>
    <w:rsid w:val="00F462EE"/>
    <w:rsid w:val="00F54DC4"/>
    <w:rsid w:val="00F55356"/>
    <w:rsid w:val="00F57A62"/>
    <w:rsid w:val="00F62A59"/>
    <w:rsid w:val="00F652F1"/>
    <w:rsid w:val="00F67061"/>
    <w:rsid w:val="00F679F9"/>
    <w:rsid w:val="00F711F6"/>
    <w:rsid w:val="00F72DD2"/>
    <w:rsid w:val="00F77B35"/>
    <w:rsid w:val="00F80D04"/>
    <w:rsid w:val="00F819B8"/>
    <w:rsid w:val="00F8310D"/>
    <w:rsid w:val="00F9252F"/>
    <w:rsid w:val="00F9489A"/>
    <w:rsid w:val="00F96CBC"/>
    <w:rsid w:val="00FA5FF1"/>
    <w:rsid w:val="00FA6A4A"/>
    <w:rsid w:val="00FB09CF"/>
    <w:rsid w:val="00FB5C52"/>
    <w:rsid w:val="00FC0DDF"/>
    <w:rsid w:val="00FC683E"/>
    <w:rsid w:val="00FD462B"/>
    <w:rsid w:val="00FD7297"/>
    <w:rsid w:val="00FE4D74"/>
    <w:rsid w:val="00FF0CBA"/>
    <w:rsid w:val="00FF0D3C"/>
    <w:rsid w:val="00FF1490"/>
    <w:rsid w:val="00FF2D30"/>
    <w:rsid w:val="00FF38A6"/>
    <w:rsid w:val="00FF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pacing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094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64EF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4EFF"/>
  </w:style>
  <w:style w:type="paragraph" w:styleId="a6">
    <w:name w:val="Balloon Text"/>
    <w:basedOn w:val="a"/>
    <w:semiHidden/>
    <w:rsid w:val="009F122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202B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rsid w:val="00F62A5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62A59"/>
    <w:rPr>
      <w:sz w:val="28"/>
    </w:rPr>
  </w:style>
  <w:style w:type="paragraph" w:customStyle="1" w:styleId="ConsPlusTitle">
    <w:name w:val="ConsPlusTitle"/>
    <w:rsid w:val="00560D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ody Text Indent"/>
    <w:basedOn w:val="a"/>
    <w:link w:val="aa"/>
    <w:rsid w:val="00F30E12"/>
    <w:pPr>
      <w:ind w:firstLine="720"/>
    </w:pPr>
  </w:style>
  <w:style w:type="character" w:customStyle="1" w:styleId="aa">
    <w:name w:val="Основной текст с отступом Знак"/>
    <w:basedOn w:val="a0"/>
    <w:link w:val="a9"/>
    <w:rsid w:val="00F30E12"/>
    <w:rPr>
      <w:sz w:val="28"/>
    </w:rPr>
  </w:style>
  <w:style w:type="character" w:styleId="ab">
    <w:name w:val="Placeholder Text"/>
    <w:basedOn w:val="a0"/>
    <w:uiPriority w:val="99"/>
    <w:semiHidden/>
    <w:rsid w:val="00CE1F08"/>
    <w:rPr>
      <w:color w:val="808080"/>
    </w:rPr>
  </w:style>
  <w:style w:type="paragraph" w:styleId="ac">
    <w:name w:val="List Paragraph"/>
    <w:basedOn w:val="a"/>
    <w:uiPriority w:val="34"/>
    <w:qFormat/>
    <w:rsid w:val="003A799F"/>
    <w:pPr>
      <w:ind w:left="720"/>
      <w:contextualSpacing/>
    </w:pPr>
  </w:style>
  <w:style w:type="character" w:customStyle="1" w:styleId="ad">
    <w:name w:val="Гипертекстовая ссылка"/>
    <w:basedOn w:val="a0"/>
    <w:uiPriority w:val="99"/>
    <w:rsid w:val="007B6AA5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pacing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094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64EF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4EFF"/>
  </w:style>
  <w:style w:type="paragraph" w:styleId="a6">
    <w:name w:val="Balloon Text"/>
    <w:basedOn w:val="a"/>
    <w:semiHidden/>
    <w:rsid w:val="009F122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202B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rsid w:val="00F62A5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62A59"/>
    <w:rPr>
      <w:sz w:val="28"/>
    </w:rPr>
  </w:style>
  <w:style w:type="paragraph" w:customStyle="1" w:styleId="ConsPlusTitle">
    <w:name w:val="ConsPlusTitle"/>
    <w:rsid w:val="00560D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ody Text Indent"/>
    <w:basedOn w:val="a"/>
    <w:link w:val="aa"/>
    <w:rsid w:val="00F30E12"/>
    <w:pPr>
      <w:ind w:firstLine="720"/>
    </w:pPr>
  </w:style>
  <w:style w:type="character" w:customStyle="1" w:styleId="aa">
    <w:name w:val="Основной текст с отступом Знак"/>
    <w:basedOn w:val="a0"/>
    <w:link w:val="a9"/>
    <w:rsid w:val="00F30E12"/>
    <w:rPr>
      <w:sz w:val="28"/>
    </w:rPr>
  </w:style>
  <w:style w:type="character" w:styleId="ab">
    <w:name w:val="Placeholder Text"/>
    <w:basedOn w:val="a0"/>
    <w:uiPriority w:val="99"/>
    <w:semiHidden/>
    <w:rsid w:val="00CE1F08"/>
    <w:rPr>
      <w:color w:val="808080"/>
    </w:rPr>
  </w:style>
  <w:style w:type="paragraph" w:styleId="ac">
    <w:name w:val="List Paragraph"/>
    <w:basedOn w:val="a"/>
    <w:uiPriority w:val="34"/>
    <w:qFormat/>
    <w:rsid w:val="003A799F"/>
    <w:pPr>
      <w:ind w:left="720"/>
      <w:contextualSpacing/>
    </w:pPr>
  </w:style>
  <w:style w:type="character" w:customStyle="1" w:styleId="ad">
    <w:name w:val="Гипертекстовая ссылка"/>
    <w:basedOn w:val="a0"/>
    <w:uiPriority w:val="99"/>
    <w:rsid w:val="007B6AA5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4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F5DEDB2AE37BC823059A4692AB21C17B6414E9DDB3589306492B89687892464WFgC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ntonovNA\Application%20Data\Microsoft\&#1064;&#1072;&#1073;&#1083;&#1086;&#1085;&#1099;\&#1055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6255E-3528-4502-B6E0-7634A7FFD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Приказ.dot</Template>
  <TotalTime>0</TotalTime>
  <Pages>4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с/х</Company>
  <LinksUpToDate>false</LinksUpToDate>
  <CharactersWithSpaces>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Н.А.</dc:creator>
  <cp:lastModifiedBy>Kristina Kuzmina</cp:lastModifiedBy>
  <cp:revision>2</cp:revision>
  <cp:lastPrinted>2020-04-20T08:56:00Z</cp:lastPrinted>
  <dcterms:created xsi:type="dcterms:W3CDTF">2020-05-13T13:00:00Z</dcterms:created>
  <dcterms:modified xsi:type="dcterms:W3CDTF">2020-05-13T13:00:00Z</dcterms:modified>
</cp:coreProperties>
</file>